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A4814C1" w14:textId="00AD9236" w:rsidR="007E083D" w:rsidRPr="00A01DEE" w:rsidRDefault="007E083D" w:rsidP="007E083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#104b</w:t>
      </w:r>
      <w:r w:rsidRPr="004702E8">
        <w:rPr>
          <w:b/>
          <w:sz w:val="24"/>
          <w:szCs w:val="24"/>
        </w:rPr>
        <w:t>-e</w:t>
      </w:r>
      <w:r w:rsidRPr="006E473F">
        <w:rPr>
          <w:rFonts w:hint="eastAsia"/>
          <w:b/>
          <w:sz w:val="24"/>
          <w:szCs w:val="24"/>
          <w:lang w:eastAsia="ko-KR"/>
        </w:rPr>
        <w:tab/>
      </w:r>
      <w:r>
        <w:rPr>
          <w:b/>
          <w:sz w:val="24"/>
          <w:szCs w:val="24"/>
          <w:lang w:eastAsia="ko-KR"/>
        </w:rPr>
        <w:t>R1-210</w:t>
      </w:r>
      <w:r w:rsidR="00235C29">
        <w:rPr>
          <w:b/>
          <w:sz w:val="24"/>
          <w:szCs w:val="24"/>
          <w:lang w:eastAsia="ko-KR"/>
        </w:rPr>
        <w:t>324</w:t>
      </w:r>
      <w:r w:rsidR="001D58BA">
        <w:rPr>
          <w:b/>
          <w:sz w:val="24"/>
          <w:szCs w:val="24"/>
          <w:lang w:eastAsia="ko-KR"/>
        </w:rPr>
        <w:t>2</w:t>
      </w:r>
    </w:p>
    <w:bookmarkEnd w:id="0"/>
    <w:p w14:paraId="723797EF" w14:textId="4A511FD5" w:rsidR="007A57E2" w:rsidRPr="001F2CD1" w:rsidRDefault="007E083D" w:rsidP="007E083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sidR="00487F6F">
        <w:rPr>
          <w:rFonts w:cs="Arial"/>
          <w:bCs/>
          <w:sz w:val="24"/>
          <w:szCs w:val="24"/>
          <w:lang w:eastAsia="ja-JP"/>
        </w:rPr>
        <w:t>1</w:t>
      </w:r>
    </w:p>
    <w:p w14:paraId="59CC9F23" w14:textId="77777777" w:rsidR="005104E8" w:rsidRPr="00C2757D" w:rsidRDefault="005104E8" w:rsidP="00D952AF">
      <w:pPr>
        <w:tabs>
          <w:tab w:val="left" w:pos="1985"/>
        </w:tabs>
        <w:wordWrap/>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8ACE79C" w:rsidR="00B722E2" w:rsidRPr="005E0AC4" w:rsidRDefault="00B722E2" w:rsidP="00D952AF">
      <w:pPr>
        <w:tabs>
          <w:tab w:val="left" w:pos="1985"/>
        </w:tabs>
        <w:wordWrap/>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473E6" w:rsidRPr="009473E6">
        <w:rPr>
          <w:rFonts w:ascii="Arial" w:eastAsia="맑은 고딕" w:hAnsi="Arial"/>
          <w:color w:val="000000"/>
          <w:sz w:val="24"/>
        </w:rPr>
        <w:t>Enhancements on UL time and frequency synchronization for NTN</w:t>
      </w:r>
    </w:p>
    <w:p w14:paraId="525796C0" w14:textId="77777777" w:rsidR="00843C05" w:rsidRPr="00C2757D" w:rsidRDefault="00162A07" w:rsidP="00D952AF">
      <w:pPr>
        <w:pBdr>
          <w:bottom w:val="single" w:sz="12" w:space="1" w:color="auto"/>
        </w:pBdr>
        <w:tabs>
          <w:tab w:val="left" w:pos="1985"/>
        </w:tabs>
        <w:wordWrap/>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875262">
      <w:pPr>
        <w:pStyle w:val="1"/>
        <w:spacing w:before="0" w:after="0"/>
        <w:ind w:left="431" w:hanging="431"/>
        <w:rPr>
          <w:rFonts w:eastAsia="맑은 고딕"/>
          <w:color w:val="000000"/>
          <w:lang w:eastAsia="ko-KR"/>
        </w:rPr>
      </w:pPr>
      <w:r w:rsidRPr="00BF16D8">
        <w:rPr>
          <w:rFonts w:eastAsia="맑은 고딕"/>
          <w:color w:val="000000"/>
          <w:lang w:eastAsia="ko-KR"/>
        </w:rPr>
        <w:t>Introduction</w:t>
      </w:r>
    </w:p>
    <w:p w14:paraId="71B554B9" w14:textId="77777777" w:rsidR="00FA7CA1" w:rsidRDefault="00FA7CA1" w:rsidP="00875262">
      <w:pPr>
        <w:widowControl/>
        <w:wordWrap/>
        <w:overflowPunct w:val="0"/>
        <w:adjustRightInd w:val="0"/>
        <w:textAlignment w:val="baseline"/>
        <w:rPr>
          <w:rFonts w:eastAsia="맑은 고딕"/>
          <w:color w:val="000000"/>
          <w:sz w:val="22"/>
          <w:szCs w:val="22"/>
        </w:rPr>
      </w:pPr>
    </w:p>
    <w:p w14:paraId="57E3B88F" w14:textId="69467BB3" w:rsidR="00D94F4C" w:rsidRDefault="007E083D" w:rsidP="00875262">
      <w:pPr>
        <w:widowControl/>
        <w:wordWrap/>
        <w:overflowPunct w:val="0"/>
        <w:adjustRightInd w:val="0"/>
        <w:textAlignment w:val="baseline"/>
        <w:rPr>
          <w:rFonts w:eastAsia="맑은 고딕"/>
          <w:color w:val="000000"/>
          <w:sz w:val="22"/>
          <w:szCs w:val="22"/>
        </w:rPr>
      </w:pPr>
      <w:r w:rsidRPr="001D75BE">
        <w:rPr>
          <w:rFonts w:eastAsia="맑은 고딕"/>
          <w:color w:val="000000"/>
          <w:sz w:val="22"/>
          <w:szCs w:val="22"/>
        </w:rPr>
        <w:t>A new work item on “Solutions for NR to support non-terrestrial networks (NTN)” was approved in RAN#86</w:t>
      </w:r>
      <w:r>
        <w:rPr>
          <w:rFonts w:eastAsia="맑은 고딕"/>
          <w:color w:val="000000"/>
          <w:sz w:val="22"/>
          <w:szCs w:val="22"/>
        </w:rPr>
        <w:t xml:space="preserve"> [1]. </w:t>
      </w:r>
      <w:r w:rsidR="008067C3">
        <w:rPr>
          <w:rFonts w:eastAsia="맑은 고딕"/>
          <w:color w:val="000000"/>
          <w:sz w:val="22"/>
          <w:szCs w:val="22"/>
        </w:rPr>
        <w:t>T</w:t>
      </w:r>
      <w:r w:rsidR="00F85D41">
        <w:rPr>
          <w:rFonts w:eastAsia="맑은 고딕"/>
          <w:color w:val="000000"/>
          <w:sz w:val="22"/>
          <w:szCs w:val="22"/>
        </w:rPr>
        <w:t>he following agreement</w:t>
      </w:r>
      <w:r w:rsidR="009C13A9">
        <w:rPr>
          <w:rFonts w:eastAsia="맑은 고딕"/>
          <w:color w:val="000000"/>
          <w:sz w:val="22"/>
          <w:szCs w:val="22"/>
        </w:rPr>
        <w:t>s</w:t>
      </w:r>
      <w:r w:rsidR="00F85D41">
        <w:rPr>
          <w:rFonts w:eastAsia="맑은 고딕"/>
          <w:color w:val="000000"/>
          <w:sz w:val="22"/>
          <w:szCs w:val="22"/>
        </w:rPr>
        <w:t xml:space="preserve"> pertaining to enhancements on UL time and frequency synchronization for non-terrestrial networks (NTN) were reached</w:t>
      </w:r>
      <w:r w:rsidR="008067C3">
        <w:rPr>
          <w:rFonts w:eastAsia="맑은 고딕"/>
          <w:color w:val="000000"/>
          <w:sz w:val="22"/>
          <w:szCs w:val="22"/>
        </w:rPr>
        <w:t xml:space="preserve"> in RAN1#10</w:t>
      </w:r>
      <w:r>
        <w:rPr>
          <w:rFonts w:eastAsia="맑은 고딕"/>
          <w:color w:val="000000"/>
          <w:sz w:val="22"/>
          <w:szCs w:val="22"/>
        </w:rPr>
        <w:t>4</w:t>
      </w:r>
      <w:r w:rsidR="008067C3">
        <w:rPr>
          <w:rFonts w:eastAsia="맑은 고딕"/>
          <w:color w:val="000000"/>
          <w:sz w:val="22"/>
          <w:szCs w:val="22"/>
        </w:rPr>
        <w:t>-e</w:t>
      </w:r>
      <w:r w:rsidR="00F85D41">
        <w:rPr>
          <w:rFonts w:eastAsia="맑은 고딕"/>
          <w:color w:val="000000"/>
          <w:sz w:val="22"/>
          <w:szCs w:val="22"/>
        </w:rPr>
        <w:t>:</w:t>
      </w:r>
    </w:p>
    <w:p w14:paraId="35F7520C" w14:textId="77777777" w:rsidR="008067C3" w:rsidRDefault="008067C3" w:rsidP="00875262">
      <w:pPr>
        <w:wordWrap/>
        <w:rPr>
          <w:lang w:eastAsia="zh-CN"/>
        </w:rPr>
      </w:pPr>
    </w:p>
    <w:tbl>
      <w:tblPr>
        <w:tblStyle w:val="aff"/>
        <w:tblW w:w="4994" w:type="pct"/>
        <w:tblLook w:val="04A0" w:firstRow="1" w:lastRow="0" w:firstColumn="1" w:lastColumn="0" w:noHBand="0" w:noVBand="1"/>
      </w:tblPr>
      <w:tblGrid>
        <w:gridCol w:w="9644"/>
      </w:tblGrid>
      <w:tr w:rsidR="008067C3" w:rsidRPr="00582022" w14:paraId="10C34FBF" w14:textId="77777777" w:rsidTr="00AC1504">
        <w:tc>
          <w:tcPr>
            <w:tcW w:w="5000" w:type="pct"/>
          </w:tcPr>
          <w:p w14:paraId="126F3E0E" w14:textId="77777777" w:rsidR="007E083D" w:rsidRPr="00381C73" w:rsidRDefault="007E083D" w:rsidP="007E083D">
            <w:pPr>
              <w:spacing w:after="0"/>
              <w:rPr>
                <w:rFonts w:eastAsia="Arial Unicode MS"/>
                <w:lang w:eastAsia="x-none"/>
              </w:rPr>
            </w:pPr>
            <w:r w:rsidRPr="00381C73">
              <w:rPr>
                <w:rFonts w:eastAsia="Arial Unicode MS"/>
                <w:highlight w:val="green"/>
                <w:lang w:eastAsia="x-none"/>
              </w:rPr>
              <w:t>Agreement:</w:t>
            </w:r>
          </w:p>
          <w:p w14:paraId="50AC61C5" w14:textId="77777777" w:rsidR="007E083D" w:rsidRPr="00381C73" w:rsidRDefault="007E083D" w:rsidP="007E083D">
            <w:pPr>
              <w:spacing w:after="0"/>
              <w:rPr>
                <w:rFonts w:eastAsia="Arial Unicode MS"/>
                <w:lang w:eastAsia="x-none"/>
              </w:rPr>
            </w:pPr>
            <w:r w:rsidRPr="00381C73">
              <w:rPr>
                <w:rFonts w:eastAsia="Arial Unicode MS"/>
                <w:lang w:eastAsia="x-none"/>
              </w:rPr>
              <w:t>An NTN UE in RRC_CONNECTED state is required to support UE specific TA calculation based at least on its GNSS-acquired position and the serving satellite ephemeris.</w:t>
            </w:r>
          </w:p>
          <w:p w14:paraId="002FB5BC" w14:textId="77777777" w:rsidR="007E083D" w:rsidRPr="00381C73" w:rsidRDefault="007E083D" w:rsidP="007E083D">
            <w:pPr>
              <w:spacing w:after="0"/>
              <w:rPr>
                <w:rFonts w:eastAsia="Arial Unicode MS"/>
                <w:lang w:eastAsia="x-none"/>
              </w:rPr>
            </w:pPr>
            <w:r w:rsidRPr="00381C73">
              <w:rPr>
                <w:rFonts w:eastAsia="Arial Unicode MS"/>
                <w:lang w:eastAsia="x-none"/>
              </w:rPr>
              <w:t>FFS: Operation of closed loop and open loop TA control</w:t>
            </w:r>
          </w:p>
          <w:p w14:paraId="44834E1D" w14:textId="171A6AD4" w:rsidR="007E083D" w:rsidRPr="00381C73" w:rsidRDefault="007E083D" w:rsidP="007E083D">
            <w:pPr>
              <w:spacing w:after="0"/>
              <w:rPr>
                <w:rFonts w:eastAsia="Arial Unicode MS"/>
                <w:lang w:eastAsia="x-none"/>
              </w:rPr>
            </w:pPr>
          </w:p>
          <w:p w14:paraId="7C588766" w14:textId="77777777" w:rsidR="007E083D" w:rsidRPr="00381C73" w:rsidRDefault="007E083D" w:rsidP="007E083D">
            <w:pPr>
              <w:spacing w:after="0"/>
              <w:rPr>
                <w:rFonts w:eastAsia="Arial Unicode MS"/>
                <w:lang w:eastAsia="x-none"/>
              </w:rPr>
            </w:pPr>
            <w:r w:rsidRPr="00381C73">
              <w:rPr>
                <w:rFonts w:eastAsia="Arial Unicode MS"/>
                <w:highlight w:val="green"/>
                <w:lang w:eastAsia="x-none"/>
              </w:rPr>
              <w:t>Agreement:</w:t>
            </w:r>
          </w:p>
          <w:p w14:paraId="6B4F3E3A" w14:textId="77777777" w:rsidR="007E083D" w:rsidRPr="00381C73" w:rsidRDefault="007E083D" w:rsidP="007E083D">
            <w:pPr>
              <w:spacing w:after="0"/>
              <w:rPr>
                <w:rFonts w:eastAsia="Arial Unicode MS"/>
                <w:lang w:eastAsia="x-none"/>
              </w:rPr>
            </w:pPr>
            <w:r w:rsidRPr="00381C73">
              <w:rPr>
                <w:rFonts w:eastAsia="Arial Unicode MS"/>
                <w:lang w:eastAsia="x-none"/>
              </w:rPr>
              <w:t>For TA update in RRC_CONNECTED state, combination of both open (i.e. UE autonomous TA estimation, and common TA estimation) and closed (i.e., received TA commands) control loops shall be supported for NTN.</w:t>
            </w:r>
          </w:p>
          <w:p w14:paraId="5A131FBE" w14:textId="77777777" w:rsidR="007E083D" w:rsidRPr="00381C73" w:rsidRDefault="007E083D" w:rsidP="007E083D">
            <w:pPr>
              <w:spacing w:after="0"/>
              <w:rPr>
                <w:rFonts w:eastAsia="Arial Unicode MS"/>
                <w:lang w:eastAsia="x-none"/>
              </w:rPr>
            </w:pPr>
            <w:r w:rsidRPr="00381C73">
              <w:rPr>
                <w:rFonts w:eastAsia="Arial Unicode MS"/>
                <w:lang w:eastAsia="x-none"/>
              </w:rPr>
              <w:t>FFS: Details of the combination of open and closed loop TA control</w:t>
            </w:r>
          </w:p>
          <w:p w14:paraId="2AB5B2C9" w14:textId="77777777" w:rsidR="007E083D" w:rsidRPr="00381C73" w:rsidRDefault="007E083D" w:rsidP="007E083D">
            <w:pPr>
              <w:spacing w:after="0"/>
              <w:rPr>
                <w:rFonts w:eastAsia="Arial Unicode MS"/>
                <w:lang w:eastAsia="x-none"/>
              </w:rPr>
            </w:pPr>
          </w:p>
          <w:p w14:paraId="17989F0A" w14:textId="77777777" w:rsidR="007E083D" w:rsidRPr="00381C73" w:rsidRDefault="007E083D" w:rsidP="007E083D">
            <w:pPr>
              <w:spacing w:after="0"/>
              <w:rPr>
                <w:rFonts w:eastAsia="Arial Unicode MS"/>
                <w:u w:val="single"/>
                <w:lang w:eastAsia="x-none"/>
              </w:rPr>
            </w:pPr>
            <w:r w:rsidRPr="00381C73">
              <w:rPr>
                <w:rFonts w:eastAsia="Arial Unicode MS"/>
                <w:u w:val="single"/>
                <w:lang w:eastAsia="x-none"/>
              </w:rPr>
              <w:t>Conclusion:</w:t>
            </w:r>
          </w:p>
          <w:p w14:paraId="551A0A30" w14:textId="77777777" w:rsidR="007E083D" w:rsidRPr="00381C73" w:rsidRDefault="007E083D" w:rsidP="007E083D">
            <w:pPr>
              <w:spacing w:after="0"/>
              <w:rPr>
                <w:rFonts w:eastAsia="Arial Unicode MS"/>
                <w:lang w:eastAsia="x-none"/>
              </w:rPr>
            </w:pPr>
            <w:r w:rsidRPr="00381C73">
              <w:rPr>
                <w:rFonts w:eastAsia="Arial Unicode MS"/>
                <w:lang w:eastAsia="x-none"/>
              </w:rPr>
              <w:t>It is up to RAN4 to decide whether interruptions or measurement gaps are required for GNSS measurements during NTN operation</w:t>
            </w:r>
          </w:p>
          <w:p w14:paraId="6E844F8E" w14:textId="3B524F27" w:rsidR="007E083D" w:rsidRPr="00381C73" w:rsidRDefault="007E083D" w:rsidP="007E083D">
            <w:pPr>
              <w:spacing w:after="0"/>
              <w:rPr>
                <w:rFonts w:eastAsia="Arial Unicode MS"/>
                <w:lang w:eastAsia="x-none"/>
              </w:rPr>
            </w:pPr>
          </w:p>
          <w:p w14:paraId="64ECE07D" w14:textId="77777777" w:rsidR="007E083D" w:rsidRPr="00381C73" w:rsidRDefault="007E083D" w:rsidP="007E083D">
            <w:pPr>
              <w:spacing w:after="0"/>
              <w:rPr>
                <w:rFonts w:eastAsia="Arial Unicode MS"/>
                <w:lang w:eastAsia="x-none"/>
              </w:rPr>
            </w:pPr>
            <w:r w:rsidRPr="00381C73">
              <w:rPr>
                <w:rFonts w:eastAsia="Arial Unicode MS"/>
                <w:highlight w:val="green"/>
                <w:lang w:eastAsia="x-none"/>
              </w:rPr>
              <w:t>Agreement:</w:t>
            </w:r>
            <w:r w:rsidRPr="00381C73">
              <w:rPr>
                <w:rFonts w:eastAsia="Arial Unicode MS"/>
                <w:lang w:eastAsia="x-none"/>
              </w:rPr>
              <w:t xml:space="preserve"> </w:t>
            </w:r>
          </w:p>
          <w:p w14:paraId="6E6CF672" w14:textId="77777777" w:rsidR="007E083D" w:rsidRPr="00381C73" w:rsidRDefault="007E083D" w:rsidP="007E083D">
            <w:pPr>
              <w:spacing w:after="0"/>
              <w:rPr>
                <w:rFonts w:eastAsia="Arial Unicode MS"/>
                <w:bCs/>
                <w:lang w:eastAsia="x-none"/>
              </w:rPr>
            </w:pPr>
            <w:r w:rsidRPr="00381C73">
              <w:rPr>
                <w:rFonts w:eastAsia="Arial Unicode MS"/>
                <w:bCs/>
                <w:lang w:eastAsia="x-none"/>
              </w:rPr>
              <w:t xml:space="preserve">RAN1 should send an LS to RAN4 with the following questions: </w:t>
            </w:r>
          </w:p>
          <w:p w14:paraId="653767DA" w14:textId="77777777" w:rsidR="007E083D" w:rsidRPr="00381C73" w:rsidRDefault="007E083D" w:rsidP="007E083D">
            <w:pPr>
              <w:spacing w:after="0"/>
              <w:rPr>
                <w:rFonts w:eastAsia="Arial Unicode MS"/>
                <w:bCs/>
                <w:lang w:eastAsia="x-none"/>
              </w:rPr>
            </w:pPr>
            <w:r w:rsidRPr="00381C73">
              <w:rPr>
                <w:rFonts w:eastAsia="Arial Unicode MS"/>
                <w:bCs/>
                <w:lang w:eastAsia="x-none"/>
              </w:rPr>
              <w:t>Question 1: RAN1 would like to ask RAN4, to indicate what are the NTN UL time synchronization requirements?</w:t>
            </w:r>
          </w:p>
          <w:p w14:paraId="1997FA87" w14:textId="77777777" w:rsidR="007E083D" w:rsidRPr="00381C73" w:rsidRDefault="007E083D" w:rsidP="007E083D">
            <w:pPr>
              <w:widowControl/>
              <w:numPr>
                <w:ilvl w:val="0"/>
                <w:numId w:val="36"/>
              </w:numPr>
              <w:wordWrap/>
              <w:autoSpaceDE/>
              <w:autoSpaceDN/>
              <w:spacing w:after="0"/>
              <w:rPr>
                <w:rFonts w:eastAsia="Arial Unicode MS"/>
                <w:bCs/>
                <w:lang w:eastAsia="x-none"/>
              </w:rPr>
            </w:pPr>
            <w:r w:rsidRPr="00381C73">
              <w:rPr>
                <w:rFonts w:eastAsia="Arial Unicode MS"/>
                <w:bCs/>
                <w:lang w:eastAsia="x-none"/>
              </w:rPr>
              <w:t>For initial access (i.e. PRACH transmission)</w:t>
            </w:r>
          </w:p>
          <w:p w14:paraId="7672C8D5" w14:textId="77777777" w:rsidR="007E083D" w:rsidRPr="00381C73" w:rsidRDefault="007E083D" w:rsidP="007E083D">
            <w:pPr>
              <w:widowControl/>
              <w:numPr>
                <w:ilvl w:val="0"/>
                <w:numId w:val="36"/>
              </w:numPr>
              <w:wordWrap/>
              <w:autoSpaceDE/>
              <w:autoSpaceDN/>
              <w:spacing w:after="0"/>
              <w:rPr>
                <w:rFonts w:eastAsia="Arial Unicode MS"/>
                <w:bCs/>
                <w:lang w:eastAsia="x-none"/>
              </w:rPr>
            </w:pPr>
            <w:r w:rsidRPr="00381C73">
              <w:rPr>
                <w:rFonts w:eastAsia="Arial Unicode MS"/>
                <w:bCs/>
                <w:lang w:eastAsia="x-none"/>
              </w:rPr>
              <w:t>For UL transmissions in RRC Connected State</w:t>
            </w:r>
          </w:p>
          <w:p w14:paraId="2C8F91A2" w14:textId="77777777" w:rsidR="007E083D" w:rsidRPr="00381C73" w:rsidRDefault="007E083D" w:rsidP="007E083D">
            <w:pPr>
              <w:spacing w:after="0"/>
              <w:rPr>
                <w:rFonts w:eastAsia="Arial Unicode MS"/>
                <w:bCs/>
                <w:lang w:eastAsia="x-none"/>
              </w:rPr>
            </w:pPr>
            <w:r w:rsidRPr="00381C73">
              <w:rPr>
                <w:rFonts w:eastAsia="Arial Unicode MS"/>
                <w:bCs/>
                <w:lang w:eastAsia="x-none"/>
              </w:rPr>
              <w:t>Question 2: RAN1 would like to ask RAN4, to indicate what are the NTN UL frequency synchronization requirements?</w:t>
            </w:r>
          </w:p>
          <w:p w14:paraId="1AD2D03E" w14:textId="77777777" w:rsidR="007E083D" w:rsidRPr="00381C73" w:rsidRDefault="007E083D" w:rsidP="007E083D">
            <w:pPr>
              <w:widowControl/>
              <w:numPr>
                <w:ilvl w:val="0"/>
                <w:numId w:val="37"/>
              </w:numPr>
              <w:wordWrap/>
              <w:autoSpaceDE/>
              <w:autoSpaceDN/>
              <w:spacing w:after="0"/>
              <w:rPr>
                <w:rFonts w:eastAsia="Arial Unicode MS"/>
                <w:bCs/>
                <w:lang w:eastAsia="x-none"/>
              </w:rPr>
            </w:pPr>
            <w:r w:rsidRPr="00381C73">
              <w:rPr>
                <w:rFonts w:eastAsia="Arial Unicode MS"/>
                <w:bCs/>
                <w:lang w:eastAsia="x-none"/>
              </w:rPr>
              <w:t>For initial access (i.e. PRACH transmission)</w:t>
            </w:r>
          </w:p>
          <w:p w14:paraId="248B8C94" w14:textId="77777777" w:rsidR="007E083D" w:rsidRPr="00381C73" w:rsidRDefault="007E083D" w:rsidP="007E083D">
            <w:pPr>
              <w:widowControl/>
              <w:numPr>
                <w:ilvl w:val="0"/>
                <w:numId w:val="37"/>
              </w:numPr>
              <w:wordWrap/>
              <w:autoSpaceDE/>
              <w:autoSpaceDN/>
              <w:spacing w:after="0"/>
              <w:rPr>
                <w:rFonts w:eastAsia="Arial Unicode MS"/>
                <w:bCs/>
                <w:lang w:eastAsia="x-none"/>
              </w:rPr>
            </w:pPr>
            <w:r w:rsidRPr="00381C73">
              <w:rPr>
                <w:rFonts w:eastAsia="Arial Unicode MS"/>
                <w:bCs/>
                <w:lang w:eastAsia="x-none"/>
              </w:rPr>
              <w:t>For UL transmissions in RRC Connected State</w:t>
            </w:r>
          </w:p>
          <w:p w14:paraId="52032EF3" w14:textId="127B832E" w:rsidR="007E083D" w:rsidRDefault="007E083D" w:rsidP="007E083D">
            <w:pPr>
              <w:spacing w:after="0"/>
              <w:rPr>
                <w:rFonts w:eastAsia="Arial Unicode MS"/>
                <w:lang w:eastAsia="x-none"/>
              </w:rPr>
            </w:pPr>
          </w:p>
          <w:p w14:paraId="5F2D0DBF" w14:textId="77777777" w:rsidR="007E083D" w:rsidRPr="00D60790" w:rsidRDefault="007E083D" w:rsidP="007E083D">
            <w:pPr>
              <w:widowControl/>
              <w:wordWrap/>
              <w:autoSpaceDE/>
              <w:autoSpaceDN/>
              <w:spacing w:after="0"/>
              <w:rPr>
                <w:rFonts w:ascii="Times" w:eastAsia="바탕" w:hAnsi="Times"/>
                <w:szCs w:val="24"/>
                <w:u w:val="single"/>
                <w:lang w:val="en-GB" w:eastAsia="x-none"/>
              </w:rPr>
            </w:pPr>
            <w:r w:rsidRPr="00D60790">
              <w:rPr>
                <w:rFonts w:ascii="Times" w:eastAsia="바탕" w:hAnsi="Times"/>
                <w:szCs w:val="24"/>
                <w:u w:val="single"/>
                <w:lang w:val="en-GB" w:eastAsia="x-none"/>
              </w:rPr>
              <w:t>Conclusion:</w:t>
            </w:r>
          </w:p>
          <w:p w14:paraId="5E7540AF" w14:textId="77777777" w:rsidR="007E083D" w:rsidRPr="00D60790" w:rsidRDefault="007E083D" w:rsidP="007E083D">
            <w:pPr>
              <w:widowControl/>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If DL frequency compensation for the service link Doppler is applied, indication of the amount of frequency compensation is necessary.</w:t>
            </w:r>
          </w:p>
          <w:p w14:paraId="533F73C8" w14:textId="77777777" w:rsidR="007E083D" w:rsidRPr="00D60790" w:rsidRDefault="007E083D" w:rsidP="007E083D">
            <w:pPr>
              <w:widowControl/>
              <w:numPr>
                <w:ilvl w:val="0"/>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FFS: support of DL frequency compensation for the service link Doppler.</w:t>
            </w:r>
          </w:p>
          <w:p w14:paraId="53427DA4" w14:textId="7FA6DAE0" w:rsidR="007E083D" w:rsidRPr="00D60790" w:rsidRDefault="007E083D" w:rsidP="007E083D">
            <w:pPr>
              <w:widowControl/>
              <w:wordWrap/>
              <w:autoSpaceDE/>
              <w:autoSpaceDN/>
              <w:spacing w:after="0"/>
              <w:rPr>
                <w:rFonts w:ascii="Times" w:eastAsia="바탕" w:hAnsi="Times"/>
                <w:szCs w:val="24"/>
                <w:lang w:val="en-GB" w:eastAsia="x-none"/>
              </w:rPr>
            </w:pPr>
          </w:p>
          <w:p w14:paraId="38DAEDB8" w14:textId="77777777" w:rsidR="007E083D" w:rsidRPr="00D60790" w:rsidRDefault="007E083D" w:rsidP="007E083D">
            <w:pPr>
              <w:widowControl/>
              <w:wordWrap/>
              <w:autoSpaceDE/>
              <w:autoSpaceDN/>
              <w:spacing w:after="0"/>
              <w:rPr>
                <w:rFonts w:ascii="Times" w:eastAsia="바탕" w:hAnsi="Times"/>
                <w:szCs w:val="24"/>
                <w:lang w:val="en-GB" w:eastAsia="x-none"/>
              </w:rPr>
            </w:pPr>
            <w:bookmarkStart w:id="4" w:name="_Hlk63432430"/>
            <w:r w:rsidRPr="00D60790">
              <w:rPr>
                <w:rFonts w:ascii="Times" w:eastAsia="바탕" w:hAnsi="Times"/>
                <w:szCs w:val="24"/>
                <w:highlight w:val="green"/>
                <w:lang w:val="en-GB" w:eastAsia="x-none"/>
              </w:rPr>
              <w:t>Agreement:</w:t>
            </w:r>
          </w:p>
          <w:p w14:paraId="41DE9053" w14:textId="77777777" w:rsidR="007E083D" w:rsidRPr="00D60790" w:rsidRDefault="007E083D" w:rsidP="007E083D">
            <w:pPr>
              <w:widowControl/>
              <w:numPr>
                <w:ilvl w:val="0"/>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RAN1 to support satellite ephemeris broadcast based at least on one of the following format options:</w:t>
            </w:r>
          </w:p>
          <w:p w14:paraId="125389E3" w14:textId="77777777" w:rsidR="007E083D" w:rsidRPr="00D60790" w:rsidRDefault="007E083D" w:rsidP="007E083D">
            <w:pPr>
              <w:widowControl/>
              <w:numPr>
                <w:ilvl w:val="1"/>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Option 1: Ephemeris format based on satellite position and velocity state vectors</w:t>
            </w:r>
          </w:p>
          <w:p w14:paraId="29DD72C1" w14:textId="77777777" w:rsidR="007E083D" w:rsidRPr="00D60790" w:rsidRDefault="007E083D" w:rsidP="007E083D">
            <w:pPr>
              <w:widowControl/>
              <w:numPr>
                <w:ilvl w:val="2"/>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 xml:space="preserve">FFS: Details on state vectors formats </w:t>
            </w:r>
          </w:p>
          <w:p w14:paraId="2F880CD0" w14:textId="77777777" w:rsidR="007E083D" w:rsidRPr="00D60790" w:rsidRDefault="007E083D" w:rsidP="007E083D">
            <w:pPr>
              <w:widowControl/>
              <w:numPr>
                <w:ilvl w:val="2"/>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FFS: Details on time reference provisioning/format</w:t>
            </w:r>
          </w:p>
          <w:p w14:paraId="116051F8" w14:textId="77777777" w:rsidR="007E083D" w:rsidRPr="00D60790" w:rsidRDefault="007E083D" w:rsidP="007E083D">
            <w:pPr>
              <w:widowControl/>
              <w:numPr>
                <w:ilvl w:val="1"/>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Option 2: Ephemeris format based on orbital elements</w:t>
            </w:r>
          </w:p>
          <w:p w14:paraId="373558BB" w14:textId="77777777" w:rsidR="007E083D" w:rsidRPr="00D60790" w:rsidRDefault="007E083D" w:rsidP="007E083D">
            <w:pPr>
              <w:widowControl/>
              <w:numPr>
                <w:ilvl w:val="2"/>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 xml:space="preserve">FFS: Details on orbital elements formats </w:t>
            </w:r>
          </w:p>
          <w:p w14:paraId="1499DC45" w14:textId="77777777" w:rsidR="007E083D" w:rsidRPr="00D60790" w:rsidRDefault="007E083D" w:rsidP="007E083D">
            <w:pPr>
              <w:widowControl/>
              <w:numPr>
                <w:ilvl w:val="2"/>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FFS: Details on time reference provisioning/format</w:t>
            </w:r>
          </w:p>
          <w:p w14:paraId="19189427" w14:textId="32816B6E" w:rsidR="00882371" w:rsidRDefault="007E083D" w:rsidP="007E083D">
            <w:pPr>
              <w:widowControl/>
              <w:numPr>
                <w:ilvl w:val="0"/>
                <w:numId w:val="38"/>
              </w:numPr>
              <w:wordWrap/>
              <w:autoSpaceDE/>
              <w:autoSpaceDN/>
              <w:spacing w:after="0"/>
              <w:rPr>
                <w:rFonts w:ascii="Times" w:eastAsia="바탕" w:hAnsi="Times"/>
                <w:szCs w:val="24"/>
                <w:lang w:val="en-GB" w:eastAsia="x-none"/>
              </w:rPr>
            </w:pPr>
            <w:r w:rsidRPr="00D60790">
              <w:rPr>
                <w:rFonts w:ascii="Times" w:eastAsia="바탕" w:hAnsi="Times"/>
                <w:szCs w:val="24"/>
                <w:lang w:val="en-GB" w:eastAsia="x-none"/>
              </w:rPr>
              <w:t>FFS: Whether down-selection is needed or both options are supported</w:t>
            </w:r>
            <w:bookmarkEnd w:id="4"/>
          </w:p>
          <w:p w14:paraId="2A03266A" w14:textId="77777777" w:rsidR="007E083D" w:rsidRPr="007E083D" w:rsidRDefault="007E083D" w:rsidP="007E083D">
            <w:pPr>
              <w:widowControl/>
              <w:wordWrap/>
              <w:autoSpaceDE/>
              <w:autoSpaceDN/>
              <w:spacing w:after="0"/>
              <w:ind w:left="720"/>
              <w:rPr>
                <w:rFonts w:ascii="Times" w:eastAsia="바탕" w:hAnsi="Times"/>
                <w:szCs w:val="24"/>
                <w:lang w:val="en-GB" w:eastAsia="x-none"/>
              </w:rPr>
            </w:pPr>
          </w:p>
          <w:p w14:paraId="5EF84E71" w14:textId="77777777" w:rsidR="00882371" w:rsidRDefault="00882371" w:rsidP="00882371">
            <w:pPr>
              <w:rPr>
                <w:rFonts w:eastAsia="SimSun" w:cs="Times"/>
                <w:color w:val="000000"/>
                <w:highlight w:val="green"/>
              </w:rPr>
            </w:pPr>
            <w:r>
              <w:rPr>
                <w:rFonts w:eastAsia="SimSun" w:cs="Times"/>
                <w:color w:val="000000"/>
                <w:highlight w:val="green"/>
              </w:rPr>
              <w:t>Agreement:</w:t>
            </w:r>
          </w:p>
          <w:p w14:paraId="3763F539" w14:textId="76E640AE" w:rsidR="008067C3" w:rsidRPr="008067C3" w:rsidRDefault="00882371" w:rsidP="00882371">
            <w:pPr>
              <w:widowControl/>
              <w:numPr>
                <w:ilvl w:val="0"/>
                <w:numId w:val="25"/>
              </w:numPr>
              <w:wordWrap/>
              <w:autoSpaceDE/>
              <w:autoSpaceDN/>
              <w:spacing w:after="0"/>
              <w:rPr>
                <w:lang w:eastAsia="x-none"/>
              </w:rPr>
            </w:pPr>
            <w:r>
              <w:rPr>
                <w:rFonts w:eastAsia="SimSun" w:cs="Times"/>
              </w:rPr>
              <w:lastRenderedPageBreak/>
              <w:t xml:space="preserve">An NR NTN UE in RRC_CONNECTED states shall be capable of at least using its acquired GNSS position and satellite </w:t>
            </w:r>
            <w:r>
              <w:rPr>
                <w:rFonts w:eastAsia="SimSun" w:cs="Times"/>
                <w:color w:val="000000"/>
              </w:rPr>
              <w:t xml:space="preserve">ephemeris to perform </w:t>
            </w:r>
            <w:r>
              <w:rPr>
                <w:rFonts w:eastAsia="SimSun" w:cs="Times"/>
              </w:rPr>
              <w:t>frequency pre-compensation to counter shift the Doppler experienced on the service link.</w:t>
            </w:r>
          </w:p>
        </w:tc>
      </w:tr>
    </w:tbl>
    <w:p w14:paraId="1CBF12B8" w14:textId="0B516F8C" w:rsidR="00331EC1" w:rsidRDefault="00331EC1" w:rsidP="00875262">
      <w:pPr>
        <w:wordWrap/>
        <w:overflowPunct w:val="0"/>
        <w:adjustRightInd w:val="0"/>
        <w:textAlignment w:val="baseline"/>
        <w:rPr>
          <w:rFonts w:eastAsia="맑은 고딕"/>
          <w:color w:val="000000"/>
          <w:sz w:val="22"/>
          <w:szCs w:val="22"/>
        </w:rPr>
      </w:pPr>
    </w:p>
    <w:p w14:paraId="0F35B46D" w14:textId="7CFFCE04" w:rsidR="00B87D38" w:rsidRPr="007E083D" w:rsidRDefault="00B87D38" w:rsidP="007E083D">
      <w:pPr>
        <w:overflowPunct w:val="0"/>
        <w:adjustRightInd w:val="0"/>
        <w:textAlignment w:val="baseline"/>
        <w:rPr>
          <w:rFonts w:eastAsia="맑은 고딕"/>
          <w:color w:val="000000"/>
          <w:sz w:val="22"/>
          <w:szCs w:val="22"/>
        </w:rPr>
      </w:pPr>
      <w:r w:rsidRPr="007E083D">
        <w:rPr>
          <w:bCs/>
          <w:sz w:val="22"/>
          <w:szCs w:val="22"/>
        </w:rPr>
        <w:t>.</w:t>
      </w:r>
    </w:p>
    <w:p w14:paraId="562C1F1D" w14:textId="75F73BC0" w:rsidR="00BA5E1B" w:rsidRDefault="008067C3" w:rsidP="00875262">
      <w:pPr>
        <w:wordWrap/>
        <w:overflowPunct w:val="0"/>
        <w:adjustRightInd w:val="0"/>
        <w:textAlignment w:val="baseline"/>
        <w:rPr>
          <w:rFonts w:eastAsia="맑은 고딕"/>
          <w:color w:val="000000"/>
          <w:sz w:val="22"/>
          <w:szCs w:val="22"/>
        </w:rPr>
      </w:pPr>
      <w:r>
        <w:rPr>
          <w:rFonts w:eastAsia="맑은 고딕"/>
          <w:color w:val="000000"/>
          <w:sz w:val="22"/>
          <w:szCs w:val="22"/>
        </w:rPr>
        <w:t>T</w:t>
      </w:r>
      <w:r w:rsidR="00BA5E1B" w:rsidRPr="009C13A9">
        <w:rPr>
          <w:rFonts w:eastAsia="맑은 고딕"/>
          <w:color w:val="000000"/>
          <w:sz w:val="22"/>
          <w:szCs w:val="22"/>
        </w:rPr>
        <w:t>h</w:t>
      </w:r>
      <w:r w:rsidR="009C13A9">
        <w:rPr>
          <w:rFonts w:eastAsia="맑은 고딕"/>
          <w:color w:val="000000"/>
          <w:sz w:val="22"/>
          <w:szCs w:val="22"/>
        </w:rPr>
        <w:t xml:space="preserve">is contribution </w:t>
      </w:r>
      <w:r>
        <w:rPr>
          <w:rFonts w:eastAsia="맑은 고딕"/>
          <w:color w:val="000000"/>
          <w:sz w:val="22"/>
          <w:szCs w:val="22"/>
        </w:rPr>
        <w:t>considers</w:t>
      </w:r>
      <w:r w:rsidR="00F56B24">
        <w:rPr>
          <w:rFonts w:eastAsia="맑은 고딕"/>
          <w:color w:val="000000"/>
          <w:sz w:val="22"/>
          <w:szCs w:val="22"/>
        </w:rPr>
        <w:t xml:space="preserve"> </w:t>
      </w:r>
      <w:r w:rsidR="00D94F4C" w:rsidRPr="009C13A9">
        <w:rPr>
          <w:rFonts w:eastAsia="맑은 고딕"/>
          <w:color w:val="000000"/>
          <w:sz w:val="22"/>
          <w:szCs w:val="22"/>
        </w:rPr>
        <w:t>enhancements on UL time and frequency synchronization for NTN</w:t>
      </w:r>
      <w:r w:rsidR="0063035A">
        <w:rPr>
          <w:rFonts w:eastAsia="맑은 고딕"/>
          <w:color w:val="000000"/>
          <w:sz w:val="22"/>
          <w:szCs w:val="22"/>
        </w:rPr>
        <w:t xml:space="preserve"> based on the above agreements and open issues</w:t>
      </w:r>
      <w:r w:rsidR="00BA5E1B" w:rsidRPr="009C13A9">
        <w:rPr>
          <w:rFonts w:eastAsia="맑은 고딕"/>
          <w:color w:val="000000"/>
          <w:sz w:val="22"/>
          <w:szCs w:val="22"/>
        </w:rPr>
        <w:t>.</w:t>
      </w:r>
    </w:p>
    <w:p w14:paraId="6F42CAAE" w14:textId="77777777" w:rsidR="00FA7CA1" w:rsidRPr="009C13A9" w:rsidRDefault="00FA7CA1" w:rsidP="00875262">
      <w:pPr>
        <w:wordWrap/>
        <w:overflowPunct w:val="0"/>
        <w:adjustRightInd w:val="0"/>
        <w:textAlignment w:val="baseline"/>
        <w:rPr>
          <w:rFonts w:eastAsia="PMingLiU"/>
          <w:sz w:val="22"/>
          <w:szCs w:val="22"/>
          <w:lang w:eastAsia="zh-TW"/>
        </w:rPr>
      </w:pPr>
    </w:p>
    <w:p w14:paraId="75B27B37" w14:textId="5EFBCE68" w:rsidR="00545384" w:rsidRDefault="00D94F4C" w:rsidP="00875262">
      <w:pPr>
        <w:pStyle w:val="1"/>
        <w:spacing w:before="0" w:after="0"/>
      </w:pPr>
      <w:r w:rsidRPr="00D94F4C">
        <w:t>Enhancements on UL time and frequency</w:t>
      </w:r>
      <w:r>
        <w:t xml:space="preserve"> </w:t>
      </w:r>
      <w:r w:rsidR="00EB7D8E">
        <w:t>synchronization</w:t>
      </w:r>
    </w:p>
    <w:p w14:paraId="7D2A604B" w14:textId="77777777" w:rsidR="003A19AC" w:rsidRPr="00875262" w:rsidRDefault="003A19AC" w:rsidP="00875262">
      <w:pPr>
        <w:wordWrap/>
        <w:rPr>
          <w:lang w:val="en-GB" w:eastAsia="en-US"/>
        </w:rPr>
      </w:pPr>
    </w:p>
    <w:p w14:paraId="72359865" w14:textId="652E5046" w:rsidR="004F3F1F" w:rsidRDefault="004F3F1F" w:rsidP="00875262">
      <w:pPr>
        <w:pStyle w:val="2"/>
        <w:spacing w:before="0" w:after="0"/>
      </w:pPr>
      <w:r>
        <w:t>Serving satellite ephemeris indication</w:t>
      </w:r>
    </w:p>
    <w:p w14:paraId="3CCA7BF3" w14:textId="77777777" w:rsidR="003A19AC" w:rsidRPr="00875262" w:rsidRDefault="003A19AC" w:rsidP="00875262">
      <w:pPr>
        <w:wordWrap/>
        <w:rPr>
          <w:lang w:val="en-GB" w:eastAsia="en-US"/>
        </w:rPr>
      </w:pPr>
    </w:p>
    <w:p w14:paraId="642D3242" w14:textId="5FC224C3" w:rsidR="007B13A3" w:rsidRPr="00CA7178" w:rsidRDefault="007B13A3" w:rsidP="00875262">
      <w:pPr>
        <w:wordWrap/>
        <w:jc w:val="both"/>
        <w:rPr>
          <w:rFonts w:eastAsia="맑은 고딕"/>
          <w:color w:val="000000"/>
        </w:rPr>
      </w:pPr>
      <w:r w:rsidRPr="00CA7178">
        <w:rPr>
          <w:rFonts w:eastAsia="맑은 고딕"/>
          <w:color w:val="000000"/>
        </w:rPr>
        <w:t>The serving satellite ephemeris indicat</w:t>
      </w:r>
      <w:r w:rsidR="008822E0" w:rsidRPr="00CA7178">
        <w:rPr>
          <w:rFonts w:eastAsia="맑은 고딕"/>
          <w:color w:val="000000"/>
        </w:rPr>
        <w:t xml:space="preserve">ion can include the satellite position </w:t>
      </w:r>
      <w:r w:rsidRPr="00CA7178">
        <w:rPr>
          <w:rFonts w:eastAsia="맑은 고딕"/>
          <w:color w:val="000000"/>
        </w:rPr>
        <w:t xml:space="preserve">and velocity at a reference time.  The altitude of the satellite can be succinctly conveyed by pre-defining </w:t>
      </w:r>
      <w:r w:rsidR="00B72EDA" w:rsidRPr="00CA7178">
        <w:rPr>
          <w:rFonts w:eastAsia="맑은 고딕"/>
          <w:color w:val="000000"/>
        </w:rPr>
        <w:t>a table as shown in</w:t>
      </w:r>
      <w:r w:rsidR="00FA4E47" w:rsidRPr="00CA7178">
        <w:rPr>
          <w:rFonts w:eastAsia="맑은 고딕"/>
          <w:color w:val="000000"/>
        </w:rPr>
        <w:t xml:space="preserve"> </w:t>
      </w:r>
      <w:r w:rsidR="00FA4E47" w:rsidRPr="00CA7178">
        <w:rPr>
          <w:rFonts w:eastAsia="맑은 고딕"/>
          <w:color w:val="000000"/>
        </w:rPr>
        <w:fldChar w:fldCharType="begin"/>
      </w:r>
      <w:r w:rsidR="00FA4E47" w:rsidRPr="00CA7178">
        <w:rPr>
          <w:rFonts w:eastAsia="맑은 고딕"/>
          <w:color w:val="000000"/>
        </w:rPr>
        <w:instrText xml:space="preserve"> REF _Ref53761275 \h </w:instrText>
      </w:r>
      <w:r w:rsidR="00CA7178" w:rsidRPr="00CA7178">
        <w:rPr>
          <w:rFonts w:eastAsia="맑은 고딕"/>
          <w:color w:val="000000"/>
        </w:rPr>
        <w:instrText xml:space="preserve"> \* MERGEFORMAT </w:instrText>
      </w:r>
      <w:r w:rsidR="00FA4E47" w:rsidRPr="00CA7178">
        <w:rPr>
          <w:rFonts w:eastAsia="맑은 고딕"/>
          <w:color w:val="000000"/>
        </w:rPr>
      </w:r>
      <w:r w:rsidR="00FA4E47" w:rsidRPr="00CA7178">
        <w:rPr>
          <w:rFonts w:eastAsia="맑은 고딕"/>
          <w:color w:val="000000"/>
        </w:rPr>
        <w:fldChar w:fldCharType="separate"/>
      </w:r>
      <w:r w:rsidR="00CA7178" w:rsidRPr="00CA7178">
        <w:t xml:space="preserve">Table </w:t>
      </w:r>
      <w:r w:rsidR="00CA7178" w:rsidRPr="00CA7178">
        <w:rPr>
          <w:noProof/>
        </w:rPr>
        <w:t>1</w:t>
      </w:r>
      <w:r w:rsidR="00FA4E47" w:rsidRPr="00CA7178">
        <w:rPr>
          <w:rFonts w:eastAsia="맑은 고딕"/>
          <w:color w:val="000000"/>
        </w:rPr>
        <w:fldChar w:fldCharType="end"/>
      </w:r>
      <w:r w:rsidRPr="00CA7178">
        <w:rPr>
          <w:rFonts w:eastAsia="맑은 고딕"/>
          <w:color w:val="000000"/>
        </w:rPr>
        <w:t>:</w:t>
      </w:r>
    </w:p>
    <w:p w14:paraId="5F3DEB67" w14:textId="3782AA50" w:rsidR="007B13A3" w:rsidRPr="00CA7178" w:rsidRDefault="007B13A3" w:rsidP="00875262">
      <w:pPr>
        <w:wordWrap/>
        <w:jc w:val="both"/>
        <w:rPr>
          <w:rFonts w:eastAsia="맑은 고딕"/>
          <w:color w:val="000000"/>
        </w:rPr>
      </w:pPr>
    </w:p>
    <w:tbl>
      <w:tblPr>
        <w:tblStyle w:val="aff"/>
        <w:tblW w:w="5904" w:type="dxa"/>
        <w:jc w:val="center"/>
        <w:tblLayout w:type="fixed"/>
        <w:tblLook w:val="0420" w:firstRow="1" w:lastRow="0" w:firstColumn="0" w:lastColumn="0" w:noHBand="0" w:noVBand="1"/>
      </w:tblPr>
      <w:tblGrid>
        <w:gridCol w:w="1348"/>
        <w:gridCol w:w="880"/>
        <w:gridCol w:w="2013"/>
        <w:gridCol w:w="1663"/>
      </w:tblGrid>
      <w:tr w:rsidR="007B13A3" w:rsidRPr="00CA7178" w14:paraId="420A3237" w14:textId="77777777" w:rsidTr="003648E7">
        <w:trPr>
          <w:trHeight w:val="88"/>
          <w:jc w:val="center"/>
        </w:trPr>
        <w:tc>
          <w:tcPr>
            <w:tcW w:w="2228" w:type="dxa"/>
            <w:gridSpan w:val="2"/>
            <w:vAlign w:val="center"/>
            <w:hideMark/>
          </w:tcPr>
          <w:p w14:paraId="3FC9BCF8" w14:textId="77777777" w:rsidR="007B13A3" w:rsidRPr="00CA7178" w:rsidRDefault="007B13A3" w:rsidP="00875262">
            <w:pPr>
              <w:wordWrap/>
              <w:spacing w:after="0"/>
              <w:jc w:val="center"/>
            </w:pPr>
            <w:r w:rsidRPr="00CA7178">
              <w:t>Satellite</w:t>
            </w:r>
          </w:p>
        </w:tc>
        <w:tc>
          <w:tcPr>
            <w:tcW w:w="2013" w:type="dxa"/>
            <w:vMerge w:val="restart"/>
            <w:vAlign w:val="center"/>
            <w:hideMark/>
          </w:tcPr>
          <w:p w14:paraId="396355A1" w14:textId="77777777" w:rsidR="007B13A3" w:rsidRPr="00CA7178" w:rsidRDefault="007B13A3" w:rsidP="00875262">
            <w:pPr>
              <w:wordWrap/>
              <w:spacing w:after="0"/>
              <w:jc w:val="center"/>
            </w:pPr>
            <w:r w:rsidRPr="00CA7178">
              <w:t xml:space="preserve">Altitude level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CA7178">
              <w:t xml:space="preserve"> (km)</w:t>
            </w:r>
          </w:p>
        </w:tc>
        <w:tc>
          <w:tcPr>
            <w:tcW w:w="1663" w:type="dxa"/>
            <w:vMerge w:val="restart"/>
            <w:vAlign w:val="center"/>
            <w:hideMark/>
          </w:tcPr>
          <w:p w14:paraId="32D8CBAB" w14:textId="77777777" w:rsidR="007B13A3" w:rsidRPr="00CA7178" w:rsidRDefault="007B13A3" w:rsidP="00875262">
            <w:pPr>
              <w:wordWrap/>
              <w:spacing w:after="0"/>
              <w:jc w:val="center"/>
            </w:pPr>
            <w:r w:rsidRPr="00CA7178">
              <w:t xml:space="preserve">Altitude scalar </w:t>
            </w:r>
            <m:oMath>
              <m:sSub>
                <m:sSubPr>
                  <m:ctrlPr>
                    <w:rPr>
                      <w:rFonts w:ascii="Cambria Math" w:hAnsi="Cambria Math"/>
                      <w:i/>
                    </w:rPr>
                  </m:ctrlPr>
                </m:sSubPr>
                <m:e>
                  <m:r>
                    <w:rPr>
                      <w:rFonts w:ascii="Cambria Math" w:hAnsi="Cambria Math"/>
                    </w:rPr>
                    <m:t>s</m:t>
                  </m:r>
                </m:e>
                <m:sub>
                  <m:r>
                    <w:rPr>
                      <w:rFonts w:ascii="Cambria Math" w:hAnsi="Cambria Math"/>
                    </w:rPr>
                    <m:t>i</m:t>
                  </m:r>
                </m:sub>
              </m:sSub>
            </m:oMath>
          </w:p>
        </w:tc>
      </w:tr>
      <w:tr w:rsidR="007B13A3" w:rsidRPr="00CA7178" w14:paraId="3BE7D33E" w14:textId="77777777" w:rsidTr="003648E7">
        <w:trPr>
          <w:trHeight w:val="198"/>
          <w:jc w:val="center"/>
        </w:trPr>
        <w:tc>
          <w:tcPr>
            <w:tcW w:w="1348" w:type="dxa"/>
            <w:vAlign w:val="center"/>
            <w:hideMark/>
          </w:tcPr>
          <w:p w14:paraId="1C3552AE" w14:textId="77777777" w:rsidR="007B13A3" w:rsidRPr="00CA7178" w:rsidRDefault="007B13A3" w:rsidP="00875262">
            <w:pPr>
              <w:wordWrap/>
              <w:spacing w:after="0"/>
              <w:jc w:val="center"/>
            </w:pPr>
            <w:r w:rsidRPr="00CA7178">
              <w:t>type</w:t>
            </w:r>
          </w:p>
        </w:tc>
        <w:tc>
          <w:tcPr>
            <w:tcW w:w="880" w:type="dxa"/>
            <w:vAlign w:val="center"/>
            <w:hideMark/>
          </w:tcPr>
          <w:p w14:paraId="44B1A9DD" w14:textId="77777777" w:rsidR="007B13A3" w:rsidRPr="00CA7178" w:rsidRDefault="007B13A3" w:rsidP="00875262">
            <w:pPr>
              <w:wordWrap/>
              <w:spacing w:after="0"/>
              <w:jc w:val="center"/>
            </w:pPr>
            <w:r w:rsidRPr="00CA7178">
              <w:t xml:space="preserve">Index </w:t>
            </w:r>
            <m:oMath>
              <m:r>
                <w:rPr>
                  <w:rFonts w:ascii="Cambria Math" w:hAnsi="Cambria Math"/>
                </w:rPr>
                <m:t>i</m:t>
              </m:r>
            </m:oMath>
          </w:p>
        </w:tc>
        <w:tc>
          <w:tcPr>
            <w:tcW w:w="2013" w:type="dxa"/>
            <w:vMerge/>
            <w:vAlign w:val="center"/>
            <w:hideMark/>
          </w:tcPr>
          <w:p w14:paraId="6ECE5627" w14:textId="77777777" w:rsidR="007B13A3" w:rsidRPr="00CA7178" w:rsidRDefault="007B13A3" w:rsidP="00875262">
            <w:pPr>
              <w:wordWrap/>
              <w:spacing w:after="0"/>
              <w:jc w:val="center"/>
            </w:pPr>
          </w:p>
        </w:tc>
        <w:tc>
          <w:tcPr>
            <w:tcW w:w="1663" w:type="dxa"/>
            <w:vMerge/>
            <w:vAlign w:val="center"/>
            <w:hideMark/>
          </w:tcPr>
          <w:p w14:paraId="7CCC1252" w14:textId="77777777" w:rsidR="007B13A3" w:rsidRPr="00CA7178" w:rsidRDefault="007B13A3" w:rsidP="00875262">
            <w:pPr>
              <w:wordWrap/>
              <w:spacing w:after="0"/>
              <w:jc w:val="center"/>
            </w:pPr>
          </w:p>
        </w:tc>
      </w:tr>
      <w:tr w:rsidR="007B13A3" w:rsidRPr="00CA7178" w14:paraId="6641DD69" w14:textId="77777777" w:rsidTr="003648E7">
        <w:trPr>
          <w:trHeight w:val="175"/>
          <w:jc w:val="center"/>
        </w:trPr>
        <w:tc>
          <w:tcPr>
            <w:tcW w:w="1348" w:type="dxa"/>
            <w:vMerge w:val="restart"/>
            <w:vAlign w:val="center"/>
            <w:hideMark/>
          </w:tcPr>
          <w:p w14:paraId="479FCA50" w14:textId="77777777" w:rsidR="007B13A3" w:rsidRPr="00CA7178" w:rsidRDefault="007B13A3" w:rsidP="00875262">
            <w:pPr>
              <w:wordWrap/>
              <w:spacing w:after="0"/>
              <w:jc w:val="center"/>
            </w:pPr>
            <w:r w:rsidRPr="00CA7178">
              <w:t>LEO</w:t>
            </w:r>
          </w:p>
          <w:p w14:paraId="58214244" w14:textId="77777777" w:rsidR="007B13A3" w:rsidRPr="00CA7178" w:rsidRDefault="007B13A3" w:rsidP="00875262">
            <w:pPr>
              <w:wordWrap/>
              <w:spacing w:after="0"/>
              <w:jc w:val="center"/>
            </w:pPr>
            <w:r w:rsidRPr="00CA7178">
              <w:t>300-1500 km</w:t>
            </w:r>
          </w:p>
        </w:tc>
        <w:tc>
          <w:tcPr>
            <w:tcW w:w="880" w:type="dxa"/>
            <w:vAlign w:val="center"/>
            <w:hideMark/>
          </w:tcPr>
          <w:p w14:paraId="0EF8176D" w14:textId="77777777" w:rsidR="007B13A3" w:rsidRPr="00CA7178" w:rsidRDefault="007B13A3" w:rsidP="00875262">
            <w:pPr>
              <w:wordWrap/>
              <w:spacing w:after="0"/>
              <w:jc w:val="center"/>
            </w:pPr>
            <w:r w:rsidRPr="00CA7178">
              <w:t>0</w:t>
            </w:r>
          </w:p>
        </w:tc>
        <w:tc>
          <w:tcPr>
            <w:tcW w:w="2013" w:type="dxa"/>
            <w:vAlign w:val="center"/>
            <w:hideMark/>
          </w:tcPr>
          <w:p w14:paraId="5EA77994" w14:textId="77777777" w:rsidR="007B13A3" w:rsidRPr="00CA7178" w:rsidRDefault="007B13A3" w:rsidP="00875262">
            <w:pPr>
              <w:wordWrap/>
              <w:spacing w:after="0"/>
              <w:jc w:val="center"/>
            </w:pPr>
            <w:r w:rsidRPr="00CA7178">
              <w:t>300</w:t>
            </w:r>
          </w:p>
        </w:tc>
        <w:tc>
          <w:tcPr>
            <w:tcW w:w="1663" w:type="dxa"/>
            <w:vAlign w:val="center"/>
            <w:hideMark/>
          </w:tcPr>
          <w:p w14:paraId="59EFF975" w14:textId="77777777" w:rsidR="007B13A3" w:rsidRPr="00CA7178" w:rsidRDefault="007B13A3" w:rsidP="00875262">
            <w:pPr>
              <w:wordWrap/>
              <w:spacing w:after="0"/>
              <w:jc w:val="center"/>
            </w:pPr>
            <w:r w:rsidRPr="00CA7178">
              <w:t>s0</w:t>
            </w:r>
          </w:p>
        </w:tc>
      </w:tr>
      <w:tr w:rsidR="007B13A3" w:rsidRPr="00CA7178" w14:paraId="00A033FA" w14:textId="77777777" w:rsidTr="003648E7">
        <w:trPr>
          <w:trHeight w:val="175"/>
          <w:jc w:val="center"/>
        </w:trPr>
        <w:tc>
          <w:tcPr>
            <w:tcW w:w="1348" w:type="dxa"/>
            <w:vMerge/>
            <w:vAlign w:val="center"/>
            <w:hideMark/>
          </w:tcPr>
          <w:p w14:paraId="07D7F22B" w14:textId="77777777" w:rsidR="007B13A3" w:rsidRPr="00CA7178" w:rsidRDefault="007B13A3" w:rsidP="00875262">
            <w:pPr>
              <w:wordWrap/>
              <w:spacing w:after="0"/>
              <w:jc w:val="center"/>
            </w:pPr>
          </w:p>
        </w:tc>
        <w:tc>
          <w:tcPr>
            <w:tcW w:w="880" w:type="dxa"/>
            <w:vAlign w:val="center"/>
            <w:hideMark/>
          </w:tcPr>
          <w:p w14:paraId="02721A1E" w14:textId="77777777" w:rsidR="007B13A3" w:rsidRPr="00CA7178" w:rsidRDefault="007B13A3" w:rsidP="00875262">
            <w:pPr>
              <w:wordWrap/>
              <w:spacing w:after="0"/>
              <w:jc w:val="center"/>
            </w:pPr>
            <w:r w:rsidRPr="00CA7178">
              <w:t>1</w:t>
            </w:r>
          </w:p>
        </w:tc>
        <w:tc>
          <w:tcPr>
            <w:tcW w:w="2013" w:type="dxa"/>
            <w:vAlign w:val="center"/>
            <w:hideMark/>
          </w:tcPr>
          <w:p w14:paraId="6E6090BE" w14:textId="77777777" w:rsidR="007B13A3" w:rsidRPr="00CA7178" w:rsidRDefault="007B13A3" w:rsidP="00875262">
            <w:pPr>
              <w:wordWrap/>
              <w:spacing w:after="0"/>
              <w:jc w:val="center"/>
            </w:pPr>
            <w:r w:rsidRPr="00CA7178">
              <w:t>400</w:t>
            </w:r>
          </w:p>
        </w:tc>
        <w:tc>
          <w:tcPr>
            <w:tcW w:w="1663" w:type="dxa"/>
            <w:vAlign w:val="center"/>
            <w:hideMark/>
          </w:tcPr>
          <w:p w14:paraId="099DAA70" w14:textId="77777777" w:rsidR="007B13A3" w:rsidRPr="00CA7178" w:rsidRDefault="007B13A3" w:rsidP="00875262">
            <w:pPr>
              <w:wordWrap/>
              <w:spacing w:after="0"/>
              <w:jc w:val="center"/>
            </w:pPr>
            <w:r w:rsidRPr="00CA7178">
              <w:t>s1</w:t>
            </w:r>
          </w:p>
        </w:tc>
      </w:tr>
      <w:tr w:rsidR="007B13A3" w:rsidRPr="00CA7178" w14:paraId="32CBDD0B" w14:textId="77777777" w:rsidTr="003648E7">
        <w:trPr>
          <w:trHeight w:val="175"/>
          <w:jc w:val="center"/>
        </w:trPr>
        <w:tc>
          <w:tcPr>
            <w:tcW w:w="1348" w:type="dxa"/>
            <w:vMerge/>
            <w:vAlign w:val="center"/>
            <w:hideMark/>
          </w:tcPr>
          <w:p w14:paraId="1CF6B485" w14:textId="77777777" w:rsidR="007B13A3" w:rsidRPr="00CA7178" w:rsidRDefault="007B13A3" w:rsidP="00875262">
            <w:pPr>
              <w:wordWrap/>
              <w:spacing w:after="0"/>
              <w:jc w:val="center"/>
            </w:pPr>
          </w:p>
        </w:tc>
        <w:tc>
          <w:tcPr>
            <w:tcW w:w="880" w:type="dxa"/>
            <w:vAlign w:val="center"/>
            <w:hideMark/>
          </w:tcPr>
          <w:p w14:paraId="3F781CB9" w14:textId="77777777" w:rsidR="007B13A3" w:rsidRPr="00CA7178" w:rsidRDefault="007B13A3" w:rsidP="00875262">
            <w:pPr>
              <w:wordWrap/>
              <w:spacing w:after="0"/>
              <w:jc w:val="center"/>
            </w:pPr>
            <w:r w:rsidRPr="00CA7178">
              <w:t>2</w:t>
            </w:r>
          </w:p>
        </w:tc>
        <w:tc>
          <w:tcPr>
            <w:tcW w:w="2013" w:type="dxa"/>
            <w:vAlign w:val="center"/>
            <w:hideMark/>
          </w:tcPr>
          <w:p w14:paraId="7DF2B258" w14:textId="77777777" w:rsidR="007B13A3" w:rsidRPr="00CA7178" w:rsidRDefault="007B13A3" w:rsidP="00875262">
            <w:pPr>
              <w:wordWrap/>
              <w:spacing w:after="0"/>
              <w:jc w:val="center"/>
            </w:pPr>
            <w:r w:rsidRPr="00CA7178">
              <w:t>500</w:t>
            </w:r>
          </w:p>
        </w:tc>
        <w:tc>
          <w:tcPr>
            <w:tcW w:w="1663" w:type="dxa"/>
            <w:vAlign w:val="center"/>
            <w:hideMark/>
          </w:tcPr>
          <w:p w14:paraId="62B0C6EA" w14:textId="77777777" w:rsidR="007B13A3" w:rsidRPr="00CA7178" w:rsidRDefault="007B13A3" w:rsidP="00875262">
            <w:pPr>
              <w:wordWrap/>
              <w:spacing w:after="0"/>
              <w:jc w:val="center"/>
            </w:pPr>
            <w:r w:rsidRPr="00CA7178">
              <w:t>s2</w:t>
            </w:r>
          </w:p>
        </w:tc>
      </w:tr>
      <w:tr w:rsidR="007B13A3" w:rsidRPr="00CA7178" w14:paraId="6A2FB4A8" w14:textId="77777777" w:rsidTr="003648E7">
        <w:trPr>
          <w:trHeight w:val="175"/>
          <w:jc w:val="center"/>
        </w:trPr>
        <w:tc>
          <w:tcPr>
            <w:tcW w:w="1348" w:type="dxa"/>
            <w:vMerge/>
            <w:vAlign w:val="center"/>
            <w:hideMark/>
          </w:tcPr>
          <w:p w14:paraId="51EBC743" w14:textId="77777777" w:rsidR="007B13A3" w:rsidRPr="00CA7178" w:rsidRDefault="007B13A3" w:rsidP="00875262">
            <w:pPr>
              <w:wordWrap/>
              <w:spacing w:after="0"/>
              <w:jc w:val="center"/>
            </w:pPr>
          </w:p>
        </w:tc>
        <w:tc>
          <w:tcPr>
            <w:tcW w:w="880" w:type="dxa"/>
            <w:textDirection w:val="tbRlV"/>
            <w:vAlign w:val="center"/>
            <w:hideMark/>
          </w:tcPr>
          <w:p w14:paraId="5D482E21" w14:textId="77777777" w:rsidR="007B13A3" w:rsidRPr="00CA7178" w:rsidRDefault="007B13A3" w:rsidP="00875262">
            <w:pPr>
              <w:wordWrap/>
              <w:spacing w:after="0"/>
              <w:jc w:val="center"/>
            </w:pPr>
            <w:r w:rsidRPr="00CA7178">
              <w:t>…</w:t>
            </w:r>
          </w:p>
        </w:tc>
        <w:tc>
          <w:tcPr>
            <w:tcW w:w="2013" w:type="dxa"/>
            <w:textDirection w:val="tbRlV"/>
            <w:vAlign w:val="center"/>
            <w:hideMark/>
          </w:tcPr>
          <w:p w14:paraId="351E8B32" w14:textId="77777777" w:rsidR="007B13A3" w:rsidRPr="00CA7178" w:rsidRDefault="007B13A3" w:rsidP="00875262">
            <w:pPr>
              <w:wordWrap/>
              <w:spacing w:after="0"/>
              <w:jc w:val="center"/>
            </w:pPr>
            <w:r w:rsidRPr="00CA7178">
              <w:t>…</w:t>
            </w:r>
          </w:p>
        </w:tc>
        <w:tc>
          <w:tcPr>
            <w:tcW w:w="1663" w:type="dxa"/>
            <w:textDirection w:val="tbRlV"/>
            <w:vAlign w:val="center"/>
            <w:hideMark/>
          </w:tcPr>
          <w:p w14:paraId="6FCEC385" w14:textId="77777777" w:rsidR="007B13A3" w:rsidRPr="00CA7178" w:rsidRDefault="007B13A3" w:rsidP="00875262">
            <w:pPr>
              <w:wordWrap/>
              <w:spacing w:after="0"/>
              <w:jc w:val="center"/>
            </w:pPr>
            <w:r w:rsidRPr="00CA7178">
              <w:t>…</w:t>
            </w:r>
          </w:p>
        </w:tc>
      </w:tr>
      <w:tr w:rsidR="007B13A3" w:rsidRPr="00CA7178" w14:paraId="316A5DEC" w14:textId="77777777" w:rsidTr="003648E7">
        <w:trPr>
          <w:trHeight w:val="175"/>
          <w:jc w:val="center"/>
        </w:trPr>
        <w:tc>
          <w:tcPr>
            <w:tcW w:w="1348" w:type="dxa"/>
            <w:vMerge/>
            <w:vAlign w:val="center"/>
            <w:hideMark/>
          </w:tcPr>
          <w:p w14:paraId="43328E3D" w14:textId="77777777" w:rsidR="007B13A3" w:rsidRPr="00CA7178" w:rsidRDefault="007B13A3" w:rsidP="00875262">
            <w:pPr>
              <w:wordWrap/>
              <w:spacing w:after="0"/>
              <w:jc w:val="center"/>
            </w:pPr>
          </w:p>
        </w:tc>
        <w:tc>
          <w:tcPr>
            <w:tcW w:w="880" w:type="dxa"/>
            <w:vAlign w:val="center"/>
            <w:hideMark/>
          </w:tcPr>
          <w:p w14:paraId="058781A5" w14:textId="77777777" w:rsidR="007B13A3" w:rsidRPr="00CA7178" w:rsidRDefault="007B13A3" w:rsidP="00875262">
            <w:pPr>
              <w:wordWrap/>
              <w:spacing w:after="0"/>
              <w:jc w:val="center"/>
            </w:pPr>
            <w:r w:rsidRPr="00CA7178">
              <w:t>10</w:t>
            </w:r>
          </w:p>
        </w:tc>
        <w:tc>
          <w:tcPr>
            <w:tcW w:w="2013" w:type="dxa"/>
            <w:vAlign w:val="center"/>
            <w:hideMark/>
          </w:tcPr>
          <w:p w14:paraId="3A85555B" w14:textId="77777777" w:rsidR="007B13A3" w:rsidRPr="00CA7178" w:rsidRDefault="007B13A3" w:rsidP="00875262">
            <w:pPr>
              <w:wordWrap/>
              <w:spacing w:after="0"/>
              <w:jc w:val="center"/>
            </w:pPr>
            <w:r w:rsidRPr="00CA7178">
              <w:t>1300</w:t>
            </w:r>
          </w:p>
        </w:tc>
        <w:tc>
          <w:tcPr>
            <w:tcW w:w="1663" w:type="dxa"/>
            <w:vAlign w:val="center"/>
            <w:hideMark/>
          </w:tcPr>
          <w:p w14:paraId="282869AA" w14:textId="77777777" w:rsidR="007B13A3" w:rsidRPr="00CA7178" w:rsidRDefault="007B13A3" w:rsidP="00875262">
            <w:pPr>
              <w:wordWrap/>
              <w:spacing w:after="0"/>
              <w:jc w:val="center"/>
            </w:pPr>
            <w:r w:rsidRPr="00CA7178">
              <w:t>s10</w:t>
            </w:r>
          </w:p>
        </w:tc>
      </w:tr>
      <w:tr w:rsidR="007B13A3" w:rsidRPr="00CA7178" w14:paraId="7046EC07" w14:textId="77777777" w:rsidTr="003648E7">
        <w:trPr>
          <w:trHeight w:val="175"/>
          <w:jc w:val="center"/>
        </w:trPr>
        <w:tc>
          <w:tcPr>
            <w:tcW w:w="1348" w:type="dxa"/>
            <w:vMerge/>
            <w:vAlign w:val="center"/>
            <w:hideMark/>
          </w:tcPr>
          <w:p w14:paraId="58A2054B" w14:textId="77777777" w:rsidR="007B13A3" w:rsidRPr="00CA7178" w:rsidRDefault="007B13A3" w:rsidP="00875262">
            <w:pPr>
              <w:wordWrap/>
              <w:spacing w:after="0"/>
              <w:jc w:val="center"/>
            </w:pPr>
          </w:p>
        </w:tc>
        <w:tc>
          <w:tcPr>
            <w:tcW w:w="880" w:type="dxa"/>
            <w:vAlign w:val="center"/>
            <w:hideMark/>
          </w:tcPr>
          <w:p w14:paraId="5AB1F0ED" w14:textId="77777777" w:rsidR="007B13A3" w:rsidRPr="00CA7178" w:rsidRDefault="007B13A3" w:rsidP="00875262">
            <w:pPr>
              <w:wordWrap/>
              <w:spacing w:after="0"/>
              <w:jc w:val="center"/>
            </w:pPr>
            <w:r w:rsidRPr="00CA7178">
              <w:t>11</w:t>
            </w:r>
          </w:p>
        </w:tc>
        <w:tc>
          <w:tcPr>
            <w:tcW w:w="2013" w:type="dxa"/>
            <w:vAlign w:val="center"/>
            <w:hideMark/>
          </w:tcPr>
          <w:p w14:paraId="77749667" w14:textId="77777777" w:rsidR="007B13A3" w:rsidRPr="00CA7178" w:rsidRDefault="007B13A3" w:rsidP="00875262">
            <w:pPr>
              <w:wordWrap/>
              <w:spacing w:after="0"/>
              <w:jc w:val="center"/>
            </w:pPr>
            <w:r w:rsidRPr="00CA7178">
              <w:t>1400</w:t>
            </w:r>
          </w:p>
        </w:tc>
        <w:tc>
          <w:tcPr>
            <w:tcW w:w="1663" w:type="dxa"/>
            <w:vAlign w:val="center"/>
            <w:hideMark/>
          </w:tcPr>
          <w:p w14:paraId="4EBAD33F" w14:textId="77777777" w:rsidR="007B13A3" w:rsidRPr="00CA7178" w:rsidRDefault="007B13A3" w:rsidP="00875262">
            <w:pPr>
              <w:wordWrap/>
              <w:spacing w:after="0"/>
              <w:jc w:val="center"/>
            </w:pPr>
            <w:r w:rsidRPr="00CA7178">
              <w:t>s11</w:t>
            </w:r>
          </w:p>
        </w:tc>
      </w:tr>
      <w:tr w:rsidR="007B13A3" w:rsidRPr="00CA7178" w14:paraId="1B34765B" w14:textId="77777777" w:rsidTr="003648E7">
        <w:trPr>
          <w:trHeight w:val="175"/>
          <w:jc w:val="center"/>
        </w:trPr>
        <w:tc>
          <w:tcPr>
            <w:tcW w:w="1348" w:type="dxa"/>
            <w:vMerge w:val="restart"/>
            <w:vAlign w:val="center"/>
            <w:hideMark/>
          </w:tcPr>
          <w:p w14:paraId="6BD9C812" w14:textId="77777777" w:rsidR="007B13A3" w:rsidRPr="00CA7178" w:rsidRDefault="007B13A3" w:rsidP="00875262">
            <w:pPr>
              <w:wordWrap/>
              <w:spacing w:after="0"/>
              <w:jc w:val="center"/>
            </w:pPr>
            <w:r w:rsidRPr="00CA7178">
              <w:t>MEO</w:t>
            </w:r>
          </w:p>
          <w:p w14:paraId="1CDD3A60" w14:textId="77777777" w:rsidR="007B13A3" w:rsidRPr="00CA7178" w:rsidRDefault="007B13A3" w:rsidP="00875262">
            <w:pPr>
              <w:wordWrap/>
              <w:spacing w:after="0"/>
              <w:jc w:val="center"/>
            </w:pPr>
            <w:r w:rsidRPr="00CA7178">
              <w:t>7000-25000 km</w:t>
            </w:r>
          </w:p>
        </w:tc>
        <w:tc>
          <w:tcPr>
            <w:tcW w:w="880" w:type="dxa"/>
            <w:vAlign w:val="center"/>
            <w:hideMark/>
          </w:tcPr>
          <w:p w14:paraId="6E1534A3" w14:textId="77777777" w:rsidR="007B13A3" w:rsidRPr="00CA7178" w:rsidRDefault="007B13A3" w:rsidP="00875262">
            <w:pPr>
              <w:wordWrap/>
              <w:spacing w:after="0"/>
              <w:jc w:val="center"/>
            </w:pPr>
            <w:r w:rsidRPr="00CA7178">
              <w:t>12</w:t>
            </w:r>
          </w:p>
        </w:tc>
        <w:tc>
          <w:tcPr>
            <w:tcW w:w="2013" w:type="dxa"/>
            <w:vAlign w:val="center"/>
            <w:hideMark/>
          </w:tcPr>
          <w:p w14:paraId="3E914128" w14:textId="77777777" w:rsidR="007B13A3" w:rsidRPr="00CA7178" w:rsidRDefault="007B13A3" w:rsidP="00875262">
            <w:pPr>
              <w:wordWrap/>
              <w:spacing w:after="0"/>
              <w:jc w:val="center"/>
            </w:pPr>
            <w:r w:rsidRPr="00CA7178">
              <w:t>7000</w:t>
            </w:r>
          </w:p>
        </w:tc>
        <w:tc>
          <w:tcPr>
            <w:tcW w:w="1663" w:type="dxa"/>
            <w:vAlign w:val="center"/>
            <w:hideMark/>
          </w:tcPr>
          <w:p w14:paraId="657D83C1" w14:textId="77777777" w:rsidR="007B13A3" w:rsidRPr="00CA7178" w:rsidRDefault="007B13A3" w:rsidP="00875262">
            <w:pPr>
              <w:wordWrap/>
              <w:spacing w:after="0"/>
              <w:jc w:val="center"/>
            </w:pPr>
            <w:r w:rsidRPr="00CA7178">
              <w:t>s12</w:t>
            </w:r>
          </w:p>
        </w:tc>
      </w:tr>
      <w:tr w:rsidR="007B13A3" w:rsidRPr="00CA7178" w14:paraId="025EAC0E" w14:textId="77777777" w:rsidTr="003648E7">
        <w:trPr>
          <w:trHeight w:val="175"/>
          <w:jc w:val="center"/>
        </w:trPr>
        <w:tc>
          <w:tcPr>
            <w:tcW w:w="1348" w:type="dxa"/>
            <w:vMerge/>
            <w:vAlign w:val="center"/>
            <w:hideMark/>
          </w:tcPr>
          <w:p w14:paraId="46AD4279" w14:textId="77777777" w:rsidR="007B13A3" w:rsidRPr="00CA7178" w:rsidRDefault="007B13A3" w:rsidP="00875262">
            <w:pPr>
              <w:wordWrap/>
              <w:spacing w:after="0"/>
              <w:jc w:val="center"/>
            </w:pPr>
          </w:p>
        </w:tc>
        <w:tc>
          <w:tcPr>
            <w:tcW w:w="880" w:type="dxa"/>
            <w:vAlign w:val="center"/>
            <w:hideMark/>
          </w:tcPr>
          <w:p w14:paraId="7FDBE562" w14:textId="77777777" w:rsidR="007B13A3" w:rsidRPr="00CA7178" w:rsidRDefault="007B13A3" w:rsidP="00875262">
            <w:pPr>
              <w:wordWrap/>
              <w:spacing w:after="0"/>
              <w:jc w:val="center"/>
            </w:pPr>
            <w:r w:rsidRPr="00CA7178">
              <w:t>13</w:t>
            </w:r>
          </w:p>
        </w:tc>
        <w:tc>
          <w:tcPr>
            <w:tcW w:w="2013" w:type="dxa"/>
            <w:vAlign w:val="center"/>
            <w:hideMark/>
          </w:tcPr>
          <w:p w14:paraId="31FBE11B" w14:textId="77777777" w:rsidR="007B13A3" w:rsidRPr="00CA7178" w:rsidRDefault="007B13A3" w:rsidP="00875262">
            <w:pPr>
              <w:wordWrap/>
              <w:spacing w:after="0"/>
              <w:jc w:val="center"/>
            </w:pPr>
            <w:r w:rsidRPr="00CA7178">
              <w:t>8000</w:t>
            </w:r>
          </w:p>
        </w:tc>
        <w:tc>
          <w:tcPr>
            <w:tcW w:w="1663" w:type="dxa"/>
            <w:vAlign w:val="center"/>
            <w:hideMark/>
          </w:tcPr>
          <w:p w14:paraId="26F79011" w14:textId="77777777" w:rsidR="007B13A3" w:rsidRPr="00CA7178" w:rsidRDefault="007B13A3" w:rsidP="00875262">
            <w:pPr>
              <w:wordWrap/>
              <w:spacing w:after="0"/>
              <w:jc w:val="center"/>
            </w:pPr>
            <w:r w:rsidRPr="00CA7178">
              <w:t>s13</w:t>
            </w:r>
          </w:p>
        </w:tc>
      </w:tr>
      <w:tr w:rsidR="007B13A3" w:rsidRPr="00CA7178" w14:paraId="6AF52F4B" w14:textId="77777777" w:rsidTr="003648E7">
        <w:trPr>
          <w:trHeight w:val="175"/>
          <w:jc w:val="center"/>
        </w:trPr>
        <w:tc>
          <w:tcPr>
            <w:tcW w:w="1348" w:type="dxa"/>
            <w:vMerge/>
            <w:vAlign w:val="center"/>
            <w:hideMark/>
          </w:tcPr>
          <w:p w14:paraId="04FB3A54" w14:textId="77777777" w:rsidR="007B13A3" w:rsidRPr="00CA7178" w:rsidRDefault="007B13A3" w:rsidP="00875262">
            <w:pPr>
              <w:wordWrap/>
              <w:spacing w:after="0"/>
              <w:jc w:val="center"/>
            </w:pPr>
          </w:p>
        </w:tc>
        <w:tc>
          <w:tcPr>
            <w:tcW w:w="880" w:type="dxa"/>
            <w:vAlign w:val="center"/>
            <w:hideMark/>
          </w:tcPr>
          <w:p w14:paraId="34F9668F" w14:textId="77777777" w:rsidR="007B13A3" w:rsidRPr="00CA7178" w:rsidRDefault="007B13A3" w:rsidP="00875262">
            <w:pPr>
              <w:wordWrap/>
              <w:spacing w:after="0"/>
              <w:jc w:val="center"/>
            </w:pPr>
            <w:r w:rsidRPr="00CA7178">
              <w:t>14</w:t>
            </w:r>
          </w:p>
        </w:tc>
        <w:tc>
          <w:tcPr>
            <w:tcW w:w="2013" w:type="dxa"/>
            <w:vAlign w:val="center"/>
            <w:hideMark/>
          </w:tcPr>
          <w:p w14:paraId="5EE055B4" w14:textId="77777777" w:rsidR="007B13A3" w:rsidRPr="00CA7178" w:rsidRDefault="007B13A3" w:rsidP="00875262">
            <w:pPr>
              <w:wordWrap/>
              <w:spacing w:after="0"/>
              <w:jc w:val="center"/>
            </w:pPr>
            <w:r w:rsidRPr="00CA7178">
              <w:t>9000</w:t>
            </w:r>
          </w:p>
        </w:tc>
        <w:tc>
          <w:tcPr>
            <w:tcW w:w="1663" w:type="dxa"/>
            <w:vAlign w:val="center"/>
            <w:hideMark/>
          </w:tcPr>
          <w:p w14:paraId="5F44BC35" w14:textId="77777777" w:rsidR="007B13A3" w:rsidRPr="00CA7178" w:rsidRDefault="007B13A3" w:rsidP="00875262">
            <w:pPr>
              <w:wordWrap/>
              <w:spacing w:after="0"/>
              <w:jc w:val="center"/>
            </w:pPr>
            <w:r w:rsidRPr="00CA7178">
              <w:t>s14</w:t>
            </w:r>
          </w:p>
        </w:tc>
      </w:tr>
      <w:tr w:rsidR="007B13A3" w:rsidRPr="00CA7178" w14:paraId="05DAB136" w14:textId="77777777" w:rsidTr="003648E7">
        <w:trPr>
          <w:trHeight w:val="175"/>
          <w:jc w:val="center"/>
        </w:trPr>
        <w:tc>
          <w:tcPr>
            <w:tcW w:w="1348" w:type="dxa"/>
            <w:vMerge/>
            <w:vAlign w:val="center"/>
            <w:hideMark/>
          </w:tcPr>
          <w:p w14:paraId="5B243B9E" w14:textId="77777777" w:rsidR="007B13A3" w:rsidRPr="00CA7178" w:rsidRDefault="007B13A3" w:rsidP="00875262">
            <w:pPr>
              <w:wordWrap/>
              <w:spacing w:after="0"/>
              <w:jc w:val="center"/>
            </w:pPr>
          </w:p>
        </w:tc>
        <w:tc>
          <w:tcPr>
            <w:tcW w:w="880" w:type="dxa"/>
            <w:textDirection w:val="tbRlV"/>
            <w:vAlign w:val="center"/>
            <w:hideMark/>
          </w:tcPr>
          <w:p w14:paraId="1810017B" w14:textId="77777777" w:rsidR="007B13A3" w:rsidRPr="00CA7178" w:rsidRDefault="007B13A3" w:rsidP="00875262">
            <w:pPr>
              <w:wordWrap/>
              <w:spacing w:after="0"/>
              <w:jc w:val="center"/>
            </w:pPr>
            <w:r w:rsidRPr="00CA7178">
              <w:t>…</w:t>
            </w:r>
          </w:p>
        </w:tc>
        <w:tc>
          <w:tcPr>
            <w:tcW w:w="2013" w:type="dxa"/>
            <w:textDirection w:val="tbRlV"/>
            <w:vAlign w:val="center"/>
            <w:hideMark/>
          </w:tcPr>
          <w:p w14:paraId="3915806F" w14:textId="77777777" w:rsidR="007B13A3" w:rsidRPr="00CA7178" w:rsidRDefault="007B13A3" w:rsidP="00875262">
            <w:pPr>
              <w:wordWrap/>
              <w:spacing w:after="0"/>
              <w:jc w:val="center"/>
            </w:pPr>
            <w:r w:rsidRPr="00CA7178">
              <w:t>…</w:t>
            </w:r>
          </w:p>
        </w:tc>
        <w:tc>
          <w:tcPr>
            <w:tcW w:w="1663" w:type="dxa"/>
            <w:textDirection w:val="tbRlV"/>
            <w:vAlign w:val="center"/>
            <w:hideMark/>
          </w:tcPr>
          <w:p w14:paraId="08ECF75F" w14:textId="77777777" w:rsidR="007B13A3" w:rsidRPr="00CA7178" w:rsidRDefault="007B13A3" w:rsidP="00875262">
            <w:pPr>
              <w:wordWrap/>
              <w:spacing w:after="0"/>
              <w:jc w:val="center"/>
            </w:pPr>
            <w:r w:rsidRPr="00CA7178">
              <w:t>…</w:t>
            </w:r>
          </w:p>
        </w:tc>
      </w:tr>
      <w:tr w:rsidR="007B13A3" w:rsidRPr="00CA7178" w14:paraId="4C7BBE76" w14:textId="77777777" w:rsidTr="003648E7">
        <w:trPr>
          <w:trHeight w:val="175"/>
          <w:jc w:val="center"/>
        </w:trPr>
        <w:tc>
          <w:tcPr>
            <w:tcW w:w="1348" w:type="dxa"/>
            <w:vMerge/>
            <w:vAlign w:val="center"/>
            <w:hideMark/>
          </w:tcPr>
          <w:p w14:paraId="31CD12D9" w14:textId="77777777" w:rsidR="007B13A3" w:rsidRPr="00CA7178" w:rsidRDefault="007B13A3" w:rsidP="00875262">
            <w:pPr>
              <w:wordWrap/>
              <w:spacing w:after="0"/>
              <w:jc w:val="center"/>
            </w:pPr>
          </w:p>
        </w:tc>
        <w:tc>
          <w:tcPr>
            <w:tcW w:w="880" w:type="dxa"/>
            <w:vAlign w:val="center"/>
            <w:hideMark/>
          </w:tcPr>
          <w:p w14:paraId="2358EB72" w14:textId="77777777" w:rsidR="007B13A3" w:rsidRPr="00CA7178" w:rsidRDefault="007B13A3" w:rsidP="00875262">
            <w:pPr>
              <w:wordWrap/>
              <w:spacing w:after="0"/>
              <w:jc w:val="center"/>
            </w:pPr>
            <w:r w:rsidRPr="00CA7178">
              <w:t>28</w:t>
            </w:r>
          </w:p>
        </w:tc>
        <w:tc>
          <w:tcPr>
            <w:tcW w:w="2013" w:type="dxa"/>
            <w:vAlign w:val="center"/>
            <w:hideMark/>
          </w:tcPr>
          <w:p w14:paraId="254D3B60" w14:textId="77777777" w:rsidR="007B13A3" w:rsidRPr="00CA7178" w:rsidRDefault="007B13A3" w:rsidP="00875262">
            <w:pPr>
              <w:wordWrap/>
              <w:spacing w:after="0"/>
              <w:jc w:val="center"/>
            </w:pPr>
            <w:r w:rsidRPr="00CA7178">
              <w:t>23000</w:t>
            </w:r>
          </w:p>
        </w:tc>
        <w:tc>
          <w:tcPr>
            <w:tcW w:w="1663" w:type="dxa"/>
            <w:vAlign w:val="center"/>
            <w:hideMark/>
          </w:tcPr>
          <w:p w14:paraId="1EEB85E1" w14:textId="77777777" w:rsidR="007B13A3" w:rsidRPr="00CA7178" w:rsidRDefault="007B13A3" w:rsidP="00875262">
            <w:pPr>
              <w:wordWrap/>
              <w:spacing w:after="0"/>
              <w:jc w:val="center"/>
            </w:pPr>
            <w:r w:rsidRPr="00CA7178">
              <w:t>s28</w:t>
            </w:r>
          </w:p>
        </w:tc>
      </w:tr>
      <w:tr w:rsidR="007B13A3" w:rsidRPr="00CA7178" w14:paraId="6A7F6F1D" w14:textId="77777777" w:rsidTr="003648E7">
        <w:trPr>
          <w:trHeight w:val="175"/>
          <w:jc w:val="center"/>
        </w:trPr>
        <w:tc>
          <w:tcPr>
            <w:tcW w:w="1348" w:type="dxa"/>
            <w:vMerge/>
            <w:vAlign w:val="center"/>
            <w:hideMark/>
          </w:tcPr>
          <w:p w14:paraId="424697C6" w14:textId="77777777" w:rsidR="007B13A3" w:rsidRPr="00CA7178" w:rsidRDefault="007B13A3" w:rsidP="00875262">
            <w:pPr>
              <w:wordWrap/>
              <w:spacing w:after="0"/>
              <w:jc w:val="center"/>
            </w:pPr>
          </w:p>
        </w:tc>
        <w:tc>
          <w:tcPr>
            <w:tcW w:w="880" w:type="dxa"/>
            <w:vAlign w:val="center"/>
            <w:hideMark/>
          </w:tcPr>
          <w:p w14:paraId="293957C7" w14:textId="77777777" w:rsidR="007B13A3" w:rsidRPr="00CA7178" w:rsidRDefault="007B13A3" w:rsidP="00875262">
            <w:pPr>
              <w:wordWrap/>
              <w:spacing w:after="0"/>
              <w:jc w:val="center"/>
            </w:pPr>
            <w:r w:rsidRPr="00CA7178">
              <w:t>29</w:t>
            </w:r>
          </w:p>
        </w:tc>
        <w:tc>
          <w:tcPr>
            <w:tcW w:w="2013" w:type="dxa"/>
            <w:vAlign w:val="center"/>
            <w:hideMark/>
          </w:tcPr>
          <w:p w14:paraId="17E946C3" w14:textId="77777777" w:rsidR="007B13A3" w:rsidRPr="00CA7178" w:rsidRDefault="007B13A3" w:rsidP="00875262">
            <w:pPr>
              <w:wordWrap/>
              <w:spacing w:after="0"/>
              <w:jc w:val="center"/>
            </w:pPr>
            <w:r w:rsidRPr="00CA7178">
              <w:t>24000</w:t>
            </w:r>
          </w:p>
        </w:tc>
        <w:tc>
          <w:tcPr>
            <w:tcW w:w="1663" w:type="dxa"/>
            <w:vAlign w:val="center"/>
            <w:hideMark/>
          </w:tcPr>
          <w:p w14:paraId="6B4C55AB" w14:textId="77777777" w:rsidR="007B13A3" w:rsidRPr="00CA7178" w:rsidRDefault="007B13A3" w:rsidP="00875262">
            <w:pPr>
              <w:wordWrap/>
              <w:spacing w:after="0"/>
              <w:jc w:val="center"/>
            </w:pPr>
            <w:r w:rsidRPr="00CA7178">
              <w:t>s29</w:t>
            </w:r>
          </w:p>
        </w:tc>
      </w:tr>
      <w:tr w:rsidR="007B13A3" w:rsidRPr="00CA7178" w14:paraId="58B82094" w14:textId="77777777" w:rsidTr="003648E7">
        <w:trPr>
          <w:trHeight w:val="175"/>
          <w:jc w:val="center"/>
        </w:trPr>
        <w:tc>
          <w:tcPr>
            <w:tcW w:w="1348" w:type="dxa"/>
            <w:vAlign w:val="center"/>
            <w:hideMark/>
          </w:tcPr>
          <w:p w14:paraId="35D69E40" w14:textId="77777777" w:rsidR="007B13A3" w:rsidRPr="00CA7178" w:rsidRDefault="007B13A3" w:rsidP="00875262">
            <w:pPr>
              <w:wordWrap/>
              <w:spacing w:after="0"/>
              <w:jc w:val="center"/>
            </w:pPr>
            <w:r w:rsidRPr="00CA7178">
              <w:t>GEO</w:t>
            </w:r>
          </w:p>
        </w:tc>
        <w:tc>
          <w:tcPr>
            <w:tcW w:w="880" w:type="dxa"/>
            <w:vAlign w:val="center"/>
            <w:hideMark/>
          </w:tcPr>
          <w:p w14:paraId="0581DA9D" w14:textId="77777777" w:rsidR="007B13A3" w:rsidRPr="00CA7178" w:rsidRDefault="007B13A3" w:rsidP="00875262">
            <w:pPr>
              <w:wordWrap/>
              <w:spacing w:after="0"/>
              <w:jc w:val="center"/>
            </w:pPr>
            <w:r w:rsidRPr="00CA7178">
              <w:t>30</w:t>
            </w:r>
          </w:p>
        </w:tc>
        <w:tc>
          <w:tcPr>
            <w:tcW w:w="2013" w:type="dxa"/>
            <w:vAlign w:val="center"/>
            <w:hideMark/>
          </w:tcPr>
          <w:p w14:paraId="61AC78F2" w14:textId="77777777" w:rsidR="007B13A3" w:rsidRPr="00CA7178" w:rsidRDefault="007B13A3" w:rsidP="00875262">
            <w:pPr>
              <w:wordWrap/>
              <w:spacing w:after="0"/>
              <w:jc w:val="center"/>
            </w:pPr>
            <w:r w:rsidRPr="00CA7178">
              <w:t>35786</w:t>
            </w:r>
          </w:p>
        </w:tc>
        <w:tc>
          <w:tcPr>
            <w:tcW w:w="1663" w:type="dxa"/>
            <w:vAlign w:val="center"/>
            <w:hideMark/>
          </w:tcPr>
          <w:p w14:paraId="30A8D9CB" w14:textId="77777777" w:rsidR="007B13A3" w:rsidRPr="00CA7178" w:rsidRDefault="007B13A3" w:rsidP="00875262">
            <w:pPr>
              <w:keepNext/>
              <w:wordWrap/>
              <w:spacing w:after="0"/>
              <w:jc w:val="center"/>
            </w:pPr>
            <w:r w:rsidRPr="00CA7178">
              <w:t>s30</w:t>
            </w:r>
          </w:p>
        </w:tc>
      </w:tr>
    </w:tbl>
    <w:p w14:paraId="2ACCA019" w14:textId="5FEC3362" w:rsidR="007B13A3" w:rsidRPr="00CA7178" w:rsidRDefault="00FA4E47" w:rsidP="00875262">
      <w:pPr>
        <w:pStyle w:val="ac"/>
        <w:wordWrap/>
        <w:spacing w:before="0" w:after="0"/>
        <w:jc w:val="center"/>
        <w:rPr>
          <w:rFonts w:eastAsia="맑은 고딕"/>
          <w:color w:val="000000"/>
        </w:rPr>
      </w:pPr>
      <w:bookmarkStart w:id="5" w:name="_Ref53761275"/>
      <w:r w:rsidRPr="00CA7178">
        <w:t xml:space="preserve">Table </w:t>
      </w:r>
      <w:fldSimple w:instr=" SEQ Table \* ARABIC ">
        <w:r w:rsidR="00CA7178" w:rsidRPr="00CA7178">
          <w:rPr>
            <w:noProof/>
          </w:rPr>
          <w:t>1</w:t>
        </w:r>
      </w:fldSimple>
      <w:bookmarkEnd w:id="5"/>
      <w:r w:rsidR="007B13A3" w:rsidRPr="00CA7178">
        <w:t xml:space="preserve">: </w:t>
      </w:r>
      <w:r w:rsidR="00755C86" w:rsidRPr="00CA7178">
        <w:t>A</w:t>
      </w:r>
      <w:r w:rsidR="007B13A3" w:rsidRPr="00CA7178">
        <w:t xml:space="preserve"> predefined table for satellite altitude levels</w:t>
      </w:r>
    </w:p>
    <w:p w14:paraId="6504A79E" w14:textId="77777777" w:rsidR="007B13A3" w:rsidRPr="00CA7178" w:rsidRDefault="007B13A3" w:rsidP="00875262">
      <w:pPr>
        <w:wordWrap/>
        <w:jc w:val="both"/>
        <w:rPr>
          <w:rFonts w:eastAsia="맑은 고딕"/>
          <w:b/>
          <w:color w:val="000000"/>
        </w:rPr>
      </w:pPr>
    </w:p>
    <w:p w14:paraId="2C0968A0" w14:textId="04605C1A" w:rsidR="002C7E86" w:rsidRPr="00CA7178" w:rsidRDefault="003648E7" w:rsidP="00875262">
      <w:pPr>
        <w:pStyle w:val="aff3"/>
        <w:spacing w:after="0"/>
        <w:ind w:left="0"/>
        <w:contextualSpacing w:val="0"/>
        <w:jc w:val="both"/>
      </w:pPr>
      <w:r w:rsidRPr="00CA7178">
        <w:rPr>
          <w:lang w:val="en-US"/>
        </w:rPr>
        <w:t xml:space="preserve">The </w:t>
      </w:r>
      <w:r w:rsidR="00EB7D8E" w:rsidRPr="00CA7178">
        <w:rPr>
          <w:lang w:val="en-US"/>
        </w:rPr>
        <w:t xml:space="preserve">gNB </w:t>
      </w:r>
      <w:r w:rsidRPr="00CA7178">
        <w:rPr>
          <w:lang w:val="en-US"/>
        </w:rPr>
        <w:t xml:space="preserve">indicates the </w:t>
      </w:r>
      <w:r w:rsidR="00E62F97" w:rsidRPr="00CA7178">
        <w:rPr>
          <w:lang w:val="en-US"/>
        </w:rPr>
        <w:t xml:space="preserve">altitude offset </w:t>
      </w:r>
      <m:oMath>
        <m:sSub>
          <m:sSubPr>
            <m:ctrlPr>
              <w:rPr>
                <w:rFonts w:ascii="Cambria Math" w:hAnsi="Cambria Math"/>
                <w:i/>
              </w:rPr>
            </m:ctrlPr>
          </m:sSubPr>
          <m:e>
            <m:r>
              <w:rPr>
                <w:rFonts w:ascii="Cambria Math" w:hAnsi="Cambria Math"/>
              </w:rPr>
              <m:t>h</m:t>
            </m:r>
          </m:e>
          <m:sub>
            <m:r>
              <w:rPr>
                <w:rFonts w:ascii="Cambria Math" w:hAnsi="Cambria Math"/>
              </w:rPr>
              <m:t>offset</m:t>
            </m:r>
          </m:sub>
        </m:sSub>
      </m:oMath>
      <w:r w:rsidR="00E62F97" w:rsidRPr="00CA7178">
        <w:rPr>
          <w:lang w:val="en-US"/>
        </w:rPr>
        <w:t xml:space="preserve"> and the satellite index </w:t>
      </w:r>
      <m:oMath>
        <m:r>
          <w:rPr>
            <w:rFonts w:ascii="Cambria Math" w:hAnsi="Cambria Math"/>
          </w:rPr>
          <m:t>i</m:t>
        </m:r>
      </m:oMath>
      <w:r w:rsidR="00E62F97" w:rsidRPr="00CA7178">
        <w:rPr>
          <w:lang w:val="en-US"/>
        </w:rPr>
        <w:t xml:space="preserve">, where </w:t>
      </w:r>
      <m:oMath>
        <m:r>
          <w:rPr>
            <w:rFonts w:ascii="Cambria Math" w:hAnsi="Cambria Math"/>
          </w:rPr>
          <m:t xml:space="preserve">i=0, 1, …, </m:t>
        </m:r>
        <m:sSub>
          <m:sSubPr>
            <m:ctrlPr>
              <w:rPr>
                <w:rFonts w:ascii="Cambria Math" w:hAnsi="Cambria Math"/>
                <w:i/>
              </w:rPr>
            </m:ctrlPr>
          </m:sSubPr>
          <m:e>
            <m:r>
              <w:rPr>
                <w:rFonts w:ascii="Cambria Math" w:hAnsi="Cambria Math"/>
              </w:rPr>
              <m:t>N</m:t>
            </m:r>
          </m:e>
          <m:sub>
            <m:r>
              <w:rPr>
                <w:rFonts w:ascii="Cambria Math" w:hAnsi="Cambria Math"/>
              </w:rPr>
              <m:t>maxIndex</m:t>
            </m:r>
          </m:sub>
        </m:sSub>
      </m:oMath>
      <w:r w:rsidR="00E62F97" w:rsidRPr="00CA7178">
        <w:t xml:space="preserve">, and </w:t>
      </w:r>
      <m:oMath>
        <m:sSub>
          <m:sSubPr>
            <m:ctrlPr>
              <w:rPr>
                <w:rFonts w:ascii="Cambria Math" w:hAnsi="Cambria Math"/>
                <w:i/>
              </w:rPr>
            </m:ctrlPr>
          </m:sSubPr>
          <m:e>
            <m:r>
              <w:rPr>
                <w:rFonts w:ascii="Cambria Math" w:hAnsi="Cambria Math"/>
              </w:rPr>
              <m:t>N</m:t>
            </m:r>
          </m:e>
          <m:sub>
            <m:r>
              <w:rPr>
                <w:rFonts w:ascii="Cambria Math" w:hAnsi="Cambria Math"/>
              </w:rPr>
              <m:t>maxIndex</m:t>
            </m:r>
          </m:sub>
        </m:sSub>
      </m:oMath>
      <w:r w:rsidR="00E62F97" w:rsidRPr="00CA7178">
        <w:t xml:space="preserve"> </w:t>
      </w:r>
      <w:r w:rsidR="00E62F97" w:rsidRPr="00CA7178">
        <w:rPr>
          <w:lang w:val="en-US"/>
        </w:rPr>
        <w:t>is</w:t>
      </w:r>
      <w:r w:rsidR="00E62F97" w:rsidRPr="00CA7178">
        <w:t xml:space="preserve"> a predefined integer (e.g. 30 in</w:t>
      </w:r>
      <w:r w:rsidR="005F05FF" w:rsidRPr="00CA7178">
        <w:rPr>
          <w:lang w:val="en-US"/>
        </w:rPr>
        <w:t xml:space="preserve"> </w:t>
      </w:r>
      <w:r w:rsidR="005F05FF" w:rsidRPr="00CA7178">
        <w:rPr>
          <w:rFonts w:eastAsia="맑은 고딕"/>
          <w:color w:val="000000"/>
        </w:rPr>
        <w:fldChar w:fldCharType="begin"/>
      </w:r>
      <w:r w:rsidR="005F05FF" w:rsidRPr="00CA7178">
        <w:rPr>
          <w:rFonts w:eastAsia="맑은 고딕"/>
          <w:color w:val="000000"/>
        </w:rPr>
        <w:instrText xml:space="preserve"> REF _Ref53761275 \h </w:instrText>
      </w:r>
      <w:r w:rsidR="00875262" w:rsidRPr="00CA7178">
        <w:rPr>
          <w:rFonts w:eastAsia="맑은 고딕"/>
          <w:color w:val="000000"/>
        </w:rPr>
        <w:instrText xml:space="preserve"> \* MERGEFORMAT </w:instrText>
      </w:r>
      <w:r w:rsidR="005F05FF" w:rsidRPr="00CA7178">
        <w:rPr>
          <w:rFonts w:eastAsia="맑은 고딕"/>
          <w:color w:val="000000"/>
        </w:rPr>
      </w:r>
      <w:r w:rsidR="005F05FF" w:rsidRPr="00CA7178">
        <w:rPr>
          <w:rFonts w:eastAsia="맑은 고딕"/>
          <w:color w:val="000000"/>
        </w:rPr>
        <w:fldChar w:fldCharType="separate"/>
      </w:r>
      <w:r w:rsidR="00CA7178" w:rsidRPr="00CA7178">
        <w:t xml:space="preserve">Table </w:t>
      </w:r>
      <w:r w:rsidR="00CA7178" w:rsidRPr="00CA7178">
        <w:rPr>
          <w:noProof/>
        </w:rPr>
        <w:t>1</w:t>
      </w:r>
      <w:r w:rsidR="005F05FF" w:rsidRPr="00CA7178">
        <w:rPr>
          <w:rFonts w:eastAsia="맑은 고딕"/>
          <w:color w:val="000000"/>
        </w:rPr>
        <w:fldChar w:fldCharType="end"/>
      </w:r>
      <w:r w:rsidR="00E62F97" w:rsidRPr="00CA7178">
        <w:t>)</w:t>
      </w:r>
      <w:r w:rsidR="00E62F97" w:rsidRPr="00CA7178">
        <w:rPr>
          <w:lang w:val="en-US"/>
        </w:rPr>
        <w:t xml:space="preserve">.  </w:t>
      </w:r>
      <w:r w:rsidRPr="00CA7178">
        <w:rPr>
          <w:lang w:val="en-US"/>
        </w:rPr>
        <w:t>The</w:t>
      </w:r>
      <w:r w:rsidR="002C7E86" w:rsidRPr="00CA7178">
        <w:t xml:space="preserve"> </w:t>
      </w:r>
      <w:r w:rsidR="00591771" w:rsidRPr="00CA7178">
        <w:rPr>
          <w:lang w:val="en-US"/>
        </w:rPr>
        <w:t>altitude of the satellite</w:t>
      </w:r>
      <w:r w:rsidR="002C7E86" w:rsidRPr="00CA7178">
        <w:t xml:space="preserve"> </w:t>
      </w:r>
      <m:oMath>
        <m:r>
          <w:rPr>
            <w:rFonts w:ascii="Cambria Math" w:hAnsi="Cambria Math"/>
          </w:rPr>
          <m:t>h</m:t>
        </m:r>
      </m:oMath>
      <w:r w:rsidR="002C7E86" w:rsidRPr="00CA7178">
        <w:t xml:space="preserve"> can be determined </w:t>
      </w:r>
      <w:r w:rsidRPr="00CA7178">
        <w:rPr>
          <w:lang w:val="en-US"/>
        </w:rPr>
        <w:t>as:</w:t>
      </w:r>
      <w:r w:rsidR="002C7E86" w:rsidRPr="00CA7178">
        <w:t xml:space="preserve"> </w:t>
      </w:r>
    </w:p>
    <w:p w14:paraId="7FFF8302" w14:textId="2C91E3B2" w:rsidR="002C7E86" w:rsidRPr="00CA7178" w:rsidRDefault="002C7E86" w:rsidP="00875262">
      <w:pPr>
        <w:pStyle w:val="aff3"/>
        <w:spacing w:after="0"/>
        <w:ind w:left="0"/>
        <w:contextualSpacing w:val="0"/>
        <w:jc w:val="center"/>
        <w:rPr>
          <w:lang w:val="en-US"/>
        </w:rPr>
      </w:pPr>
      <m:oMath>
        <m:r>
          <w:rPr>
            <w:rFonts w:ascii="Cambria Math" w:hAnsi="Cambria Math"/>
          </w:rPr>
          <m:t>h=</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offset</m:t>
            </m:r>
          </m:sub>
        </m:sSub>
      </m:oMath>
      <w:r w:rsidR="006D006B" w:rsidRPr="00CA7178">
        <w:rPr>
          <w:lang w:val="en-US"/>
        </w:rPr>
        <w:tab/>
      </w:r>
      <w:r w:rsidR="00EB7D8E" w:rsidRPr="00CA7178">
        <w:rPr>
          <w:lang w:val="en-US"/>
        </w:rPr>
        <w:tab/>
      </w:r>
      <w:r w:rsidR="003648E7" w:rsidRPr="00CA7178">
        <w:rPr>
          <w:lang w:val="en-US"/>
        </w:rPr>
        <w:t>(</w:t>
      </w:r>
      <w:r w:rsidR="00642B9F" w:rsidRPr="00CA7178">
        <w:rPr>
          <w:lang w:val="en-US"/>
        </w:rPr>
        <w:t>1</w:t>
      </w:r>
      <w:r w:rsidR="003648E7" w:rsidRPr="00CA7178">
        <w:rPr>
          <w:lang w:val="en-US"/>
        </w:rPr>
        <w:t>)</w:t>
      </w:r>
    </w:p>
    <w:p w14:paraId="0851EF79" w14:textId="6B29BDD2" w:rsidR="002C7E86" w:rsidRPr="00CA7178" w:rsidRDefault="003648E7" w:rsidP="00875262">
      <w:pPr>
        <w:pStyle w:val="aff3"/>
        <w:spacing w:after="0"/>
        <w:ind w:left="0"/>
        <w:contextualSpacing w:val="0"/>
        <w:jc w:val="both"/>
      </w:pPr>
      <w:r w:rsidRPr="00CA7178">
        <w:rPr>
          <w:lang w:val="en-US"/>
        </w:rPr>
        <w:t xml:space="preserve">Here,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00E62F97" w:rsidRPr="00CA7178">
        <w:t xml:space="preserve"> is the altitude level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2C7E86" w:rsidRPr="00CA7178">
        <w:t xml:space="preserve"> is the </w:t>
      </w:r>
      <w:r w:rsidRPr="00CA7178">
        <w:rPr>
          <w:lang w:val="en-US"/>
        </w:rPr>
        <w:t>altitude scalar</w:t>
      </w:r>
      <w:r w:rsidR="00E62F97" w:rsidRPr="00CA7178">
        <w:t>.</w:t>
      </w:r>
    </w:p>
    <w:p w14:paraId="130A6DCE" w14:textId="77777777" w:rsidR="00E57526" w:rsidRPr="00CA7178" w:rsidRDefault="00E57526" w:rsidP="00875262">
      <w:pPr>
        <w:pStyle w:val="aff3"/>
        <w:spacing w:after="0"/>
        <w:ind w:left="0"/>
        <w:contextualSpacing w:val="0"/>
      </w:pPr>
    </w:p>
    <w:p w14:paraId="4150C13D" w14:textId="2326B12F" w:rsidR="0060109F" w:rsidRPr="00CA7178" w:rsidRDefault="002C7E86" w:rsidP="00875262">
      <w:pPr>
        <w:pStyle w:val="aff3"/>
        <w:spacing w:after="0"/>
        <w:ind w:left="0"/>
        <w:contextualSpacing w:val="0"/>
        <w:rPr>
          <w:lang w:val="en-US"/>
        </w:rPr>
      </w:pPr>
      <w:r w:rsidRPr="00CA7178">
        <w:t xml:space="preserve">The </w:t>
      </w:r>
      <w:r w:rsidR="00EB7D8E" w:rsidRPr="00CA7178">
        <w:rPr>
          <w:lang w:val="en-US"/>
        </w:rPr>
        <w:t>gNB</w:t>
      </w:r>
      <w:r w:rsidR="006D006B" w:rsidRPr="00CA7178">
        <w:rPr>
          <w:lang w:val="en-US"/>
        </w:rPr>
        <w:t xml:space="preserve"> can indicate the </w:t>
      </w:r>
      <w:r w:rsidRPr="00CA7178">
        <w:t>satellite ephemeris in system information, e.g. MIB, SIB1</w:t>
      </w:r>
      <w:r w:rsidR="0060109F" w:rsidRPr="00CA7178">
        <w:t>, other SIBs and/or a new SIB.</w:t>
      </w:r>
      <w:r w:rsidR="0060109F" w:rsidRPr="00CA7178">
        <w:rPr>
          <w:lang w:val="en-US"/>
        </w:rPr>
        <w:t xml:space="preserve"> The ephemeris information can include the following </w:t>
      </w:r>
      <w:r w:rsidR="00351F78" w:rsidRPr="00CA7178">
        <w:rPr>
          <w:lang w:val="en-US"/>
        </w:rPr>
        <w:t>fields</w:t>
      </w:r>
      <w:r w:rsidR="0060109F" w:rsidRPr="00CA7178">
        <w:rPr>
          <w:lang w:val="en-US"/>
        </w:rPr>
        <w:t>:</w:t>
      </w:r>
    </w:p>
    <w:p w14:paraId="5EE57C4C" w14:textId="53D7CB46" w:rsidR="0060109F" w:rsidRPr="00CA7178" w:rsidRDefault="0060109F" w:rsidP="00875262">
      <w:pPr>
        <w:pStyle w:val="aff3"/>
        <w:numPr>
          <w:ilvl w:val="0"/>
          <w:numId w:val="23"/>
        </w:numPr>
        <w:spacing w:after="0"/>
        <w:contextualSpacing w:val="0"/>
        <w:rPr>
          <w:lang w:val="en-US"/>
        </w:rPr>
      </w:pPr>
      <w:r w:rsidRPr="00CA7178">
        <w:rPr>
          <w:lang w:val="en-US"/>
        </w:rPr>
        <w:t xml:space="preserve">satellite index </w:t>
      </w:r>
      <m:oMath>
        <m:r>
          <w:rPr>
            <w:rFonts w:ascii="Cambria Math" w:hAnsi="Cambria Math"/>
          </w:rPr>
          <m:t>i</m:t>
        </m:r>
      </m:oMath>
    </w:p>
    <w:p w14:paraId="189E31EC" w14:textId="0FB68968" w:rsidR="0060109F" w:rsidRPr="00CA7178" w:rsidRDefault="0060109F" w:rsidP="00875262">
      <w:pPr>
        <w:pStyle w:val="aff3"/>
        <w:numPr>
          <w:ilvl w:val="0"/>
          <w:numId w:val="23"/>
        </w:numPr>
        <w:spacing w:after="0"/>
        <w:contextualSpacing w:val="0"/>
        <w:rPr>
          <w:lang w:val="en-US"/>
        </w:rPr>
      </w:pPr>
      <w:r w:rsidRPr="00CA7178">
        <w:rPr>
          <w:lang w:val="en-US"/>
        </w:rPr>
        <w:t xml:space="preserve">altitude offset </w:t>
      </w:r>
      <m:oMath>
        <m:sSub>
          <m:sSubPr>
            <m:ctrlPr>
              <w:rPr>
                <w:rFonts w:ascii="Cambria Math" w:hAnsi="Cambria Math"/>
                <w:i/>
              </w:rPr>
            </m:ctrlPr>
          </m:sSubPr>
          <m:e>
            <m:r>
              <w:rPr>
                <w:rFonts w:ascii="Cambria Math" w:hAnsi="Cambria Math"/>
              </w:rPr>
              <m:t>h</m:t>
            </m:r>
          </m:e>
          <m:sub>
            <m:r>
              <w:rPr>
                <w:rFonts w:ascii="Cambria Math" w:hAnsi="Cambria Math"/>
              </w:rPr>
              <m:t>offset</m:t>
            </m:r>
          </m:sub>
        </m:sSub>
      </m:oMath>
    </w:p>
    <w:p w14:paraId="68C20929" w14:textId="6554CE43" w:rsidR="0060109F" w:rsidRPr="00CA7178" w:rsidRDefault="004854D7" w:rsidP="00875262">
      <w:pPr>
        <w:pStyle w:val="aff3"/>
        <w:numPr>
          <w:ilvl w:val="0"/>
          <w:numId w:val="23"/>
        </w:numPr>
        <w:spacing w:after="0"/>
        <w:contextualSpacing w:val="0"/>
        <w:rPr>
          <w:lang w:val="en-US"/>
        </w:rPr>
      </w:pPr>
      <w:r w:rsidRPr="00CA7178">
        <w:rPr>
          <w:lang w:val="en-US"/>
        </w:rPr>
        <w:t xml:space="preserve">satellite position, e.g. (X, Y, Z) in </w:t>
      </w:r>
      <w:r w:rsidRPr="00CA7178">
        <w:t>earth-centered earth-fixed (ECEF) coordinate</w:t>
      </w:r>
      <w:r w:rsidRPr="00CA7178">
        <w:rPr>
          <w:lang w:val="en-US"/>
        </w:rPr>
        <w:t>s</w:t>
      </w:r>
    </w:p>
    <w:p w14:paraId="0179BE14" w14:textId="44C068BE" w:rsidR="004854D7" w:rsidRPr="00CA7178" w:rsidRDefault="004854D7" w:rsidP="00875262">
      <w:pPr>
        <w:pStyle w:val="aff3"/>
        <w:numPr>
          <w:ilvl w:val="0"/>
          <w:numId w:val="23"/>
        </w:numPr>
        <w:spacing w:after="0"/>
        <w:contextualSpacing w:val="0"/>
        <w:rPr>
          <w:lang w:val="en-US"/>
        </w:rPr>
      </w:pPr>
      <w:r w:rsidRPr="00CA7178">
        <w:rPr>
          <w:lang w:val="en-US"/>
        </w:rPr>
        <w:t>satellite velocity, e.g. (VX, VY, VZ) in ECEF coordinates</w:t>
      </w:r>
    </w:p>
    <w:p w14:paraId="2198E152" w14:textId="1424AD88" w:rsidR="002C7E86" w:rsidRPr="00CA7178" w:rsidRDefault="00A13C00" w:rsidP="00875262">
      <w:pPr>
        <w:pStyle w:val="aff3"/>
        <w:numPr>
          <w:ilvl w:val="0"/>
          <w:numId w:val="23"/>
        </w:numPr>
        <w:spacing w:after="0"/>
        <w:contextualSpacing w:val="0"/>
        <w:rPr>
          <w:lang w:val="en-US"/>
        </w:rPr>
      </w:pPr>
      <w:r w:rsidRPr="00CA7178">
        <w:rPr>
          <w:lang w:val="en-US"/>
        </w:rPr>
        <w:t>reference time for satellite position and velocity, e.g. system frame number and/or slot index</w:t>
      </w:r>
    </w:p>
    <w:p w14:paraId="0DFC1FEB" w14:textId="77777777" w:rsidR="002C7E86" w:rsidRPr="00CA7178" w:rsidRDefault="002C7E86" w:rsidP="00875262">
      <w:pPr>
        <w:wordWrap/>
        <w:jc w:val="both"/>
        <w:rPr>
          <w:rFonts w:eastAsia="맑은 고딕"/>
          <w:b/>
          <w:color w:val="000000"/>
        </w:rPr>
      </w:pPr>
    </w:p>
    <w:p w14:paraId="420873E8" w14:textId="7D405030" w:rsidR="006F26F0" w:rsidRPr="00CA7178" w:rsidRDefault="00D952AF" w:rsidP="00875262">
      <w:pPr>
        <w:pStyle w:val="ac"/>
        <w:wordWrap/>
        <w:spacing w:before="0" w:after="0"/>
        <w:ind w:left="902" w:hangingChars="451" w:hanging="902"/>
        <w:rPr>
          <w:rFonts w:eastAsia="맑은 고딕"/>
          <w:b w:val="0"/>
          <w:i/>
          <w:color w:val="000000"/>
        </w:rPr>
      </w:pPr>
      <w:bookmarkStart w:id="6" w:name="_Ref68001343"/>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CA7178">
        <w:rPr>
          <w:rFonts w:eastAsia="맑은 고딕"/>
          <w:i/>
          <w:noProof/>
          <w:color w:val="000000"/>
        </w:rPr>
        <w:t>1</w:t>
      </w:r>
      <w:r w:rsidRPr="00CA7178">
        <w:rPr>
          <w:rFonts w:eastAsia="맑은 고딕"/>
          <w:i/>
          <w:color w:val="000000"/>
        </w:rPr>
        <w:fldChar w:fldCharType="end"/>
      </w:r>
      <w:r w:rsidR="00204EC1" w:rsidRPr="00CA7178">
        <w:rPr>
          <w:rFonts w:eastAsia="맑은 고딕"/>
          <w:i/>
          <w:color w:val="000000"/>
        </w:rPr>
        <w:t xml:space="preserve">: </w:t>
      </w:r>
      <w:r w:rsidR="008B715D" w:rsidRPr="00CA7178">
        <w:rPr>
          <w:rFonts w:eastAsia="맑은 고딕"/>
          <w:i/>
          <w:color w:val="000000"/>
        </w:rPr>
        <w:t xml:space="preserve">A </w:t>
      </w:r>
      <w:r w:rsidR="00EB7D8E" w:rsidRPr="00CA7178">
        <w:rPr>
          <w:rFonts w:eastAsia="맑은 고딕"/>
          <w:i/>
          <w:color w:val="000000"/>
        </w:rPr>
        <w:t>gNB</w:t>
      </w:r>
      <w:r w:rsidR="00A13C00" w:rsidRPr="00CA7178">
        <w:rPr>
          <w:rFonts w:eastAsia="맑은 고딕"/>
          <w:i/>
          <w:color w:val="000000"/>
        </w:rPr>
        <w:t xml:space="preserve"> signals </w:t>
      </w:r>
      <w:r w:rsidR="00EB7D8E" w:rsidRPr="00CA7178">
        <w:rPr>
          <w:rFonts w:eastAsia="맑은 고딕"/>
          <w:i/>
          <w:color w:val="000000"/>
        </w:rPr>
        <w:t xml:space="preserve">the </w:t>
      </w:r>
      <w:r w:rsidR="00204EC1" w:rsidRPr="00CA7178">
        <w:rPr>
          <w:rFonts w:eastAsia="맑은 고딕"/>
          <w:i/>
          <w:color w:val="000000"/>
        </w:rPr>
        <w:t xml:space="preserve">serving satellite ephemeris </w:t>
      </w:r>
      <w:r w:rsidR="00A13C00" w:rsidRPr="00CA7178">
        <w:rPr>
          <w:rFonts w:eastAsia="맑은 고딕"/>
          <w:i/>
          <w:color w:val="000000"/>
        </w:rPr>
        <w:t xml:space="preserve">to </w:t>
      </w:r>
      <w:r w:rsidR="008B715D" w:rsidRPr="00CA7178">
        <w:rPr>
          <w:rFonts w:eastAsia="맑은 고딕"/>
          <w:i/>
          <w:color w:val="000000"/>
        </w:rPr>
        <w:t>UEs</w:t>
      </w:r>
      <w:r w:rsidR="00C6760A" w:rsidRPr="00CA7178">
        <w:rPr>
          <w:rFonts w:eastAsia="맑은 고딕"/>
          <w:i/>
          <w:color w:val="000000"/>
        </w:rPr>
        <w:t xml:space="preserve"> in system information</w:t>
      </w:r>
      <w:r w:rsidR="00A706FC" w:rsidRPr="00CA7178">
        <w:rPr>
          <w:rFonts w:eastAsia="맑은 고딕"/>
          <w:i/>
          <w:color w:val="000000"/>
        </w:rPr>
        <w:t>, including</w:t>
      </w:r>
      <w:r w:rsidR="006F26F0" w:rsidRPr="00CA7178">
        <w:rPr>
          <w:rFonts w:eastAsia="맑은 고딕"/>
          <w:i/>
          <w:color w:val="000000"/>
        </w:rPr>
        <w:t xml:space="preserve"> the following</w:t>
      </w:r>
      <w:r w:rsidR="00C6760A" w:rsidRPr="00CA7178">
        <w:rPr>
          <w:rFonts w:eastAsia="맑은 고딕"/>
          <w:i/>
          <w:color w:val="000000"/>
        </w:rPr>
        <w:t>s</w:t>
      </w:r>
      <w:r w:rsidR="006F26F0" w:rsidRPr="00CA7178">
        <w:rPr>
          <w:rFonts w:eastAsia="맑은 고딕"/>
          <w:i/>
          <w:color w:val="000000"/>
        </w:rPr>
        <w:t>:</w:t>
      </w:r>
      <w:bookmarkEnd w:id="6"/>
    </w:p>
    <w:p w14:paraId="0D9D3DAF" w14:textId="635BF0A5" w:rsidR="006F26F0" w:rsidRPr="00CA7178" w:rsidRDefault="006F26F0" w:rsidP="00875262">
      <w:pPr>
        <w:pStyle w:val="aff3"/>
        <w:numPr>
          <w:ilvl w:val="0"/>
          <w:numId w:val="26"/>
        </w:numPr>
        <w:spacing w:after="0"/>
        <w:jc w:val="both"/>
        <w:rPr>
          <w:rFonts w:eastAsia="맑은 고딕"/>
          <w:b/>
          <w:i/>
          <w:color w:val="000000"/>
        </w:rPr>
      </w:pPr>
      <w:r w:rsidRPr="00CA7178">
        <w:rPr>
          <w:rFonts w:eastAsia="맑은 고딕"/>
          <w:b/>
          <w:i/>
          <w:color w:val="000000"/>
          <w:lang w:val="en-US"/>
        </w:rPr>
        <w:t>index to a pre-defined table of satellite altitude levels</w:t>
      </w:r>
      <w:r w:rsidR="00C6760A" w:rsidRPr="00CA7178">
        <w:rPr>
          <w:rFonts w:eastAsia="맑은 고딕"/>
          <w:b/>
          <w:i/>
          <w:color w:val="000000"/>
          <w:lang w:val="en-US"/>
        </w:rPr>
        <w:t xml:space="preserve"> and altitude offset scaling factors</w:t>
      </w:r>
      <w:r w:rsidR="00C60ADE" w:rsidRPr="00CA7178">
        <w:rPr>
          <w:rFonts w:eastAsia="맑은 고딕"/>
          <w:b/>
          <w:i/>
          <w:color w:val="000000"/>
          <w:lang w:val="en-US"/>
        </w:rPr>
        <w:t>, i.e., NTN type</w:t>
      </w:r>
    </w:p>
    <w:p w14:paraId="1A476B87" w14:textId="7AF1D64D" w:rsidR="006F26F0" w:rsidRPr="00CA7178" w:rsidRDefault="00602144" w:rsidP="00875262">
      <w:pPr>
        <w:pStyle w:val="aff3"/>
        <w:numPr>
          <w:ilvl w:val="0"/>
          <w:numId w:val="26"/>
        </w:numPr>
        <w:spacing w:after="0"/>
        <w:jc w:val="both"/>
        <w:rPr>
          <w:rFonts w:eastAsia="맑은 고딕"/>
          <w:b/>
          <w:i/>
          <w:color w:val="000000"/>
        </w:rPr>
      </w:pPr>
      <w:r w:rsidRPr="00CA7178">
        <w:rPr>
          <w:rFonts w:eastAsia="맑은 고딕"/>
          <w:b/>
          <w:i/>
          <w:color w:val="000000"/>
          <w:lang w:val="en-US"/>
        </w:rPr>
        <w:t xml:space="preserve">satellite </w:t>
      </w:r>
      <w:r w:rsidR="006F26F0" w:rsidRPr="00CA7178">
        <w:rPr>
          <w:rFonts w:eastAsia="맑은 고딕"/>
          <w:b/>
          <w:i/>
          <w:color w:val="000000"/>
          <w:lang w:val="en-US"/>
        </w:rPr>
        <w:t>altitude offset</w:t>
      </w:r>
    </w:p>
    <w:p w14:paraId="601A6891" w14:textId="77777777" w:rsidR="006F26F0" w:rsidRPr="00CA7178" w:rsidRDefault="006F26F0" w:rsidP="00875262">
      <w:pPr>
        <w:pStyle w:val="aff3"/>
        <w:numPr>
          <w:ilvl w:val="0"/>
          <w:numId w:val="26"/>
        </w:numPr>
        <w:spacing w:after="0"/>
        <w:jc w:val="both"/>
        <w:rPr>
          <w:rFonts w:eastAsia="맑은 고딕"/>
          <w:b/>
          <w:i/>
          <w:color w:val="000000"/>
        </w:rPr>
      </w:pPr>
      <w:r w:rsidRPr="00CA7178">
        <w:rPr>
          <w:rFonts w:eastAsia="맑은 고딕"/>
          <w:b/>
          <w:i/>
          <w:color w:val="000000"/>
          <w:lang w:val="en-US"/>
        </w:rPr>
        <w:t>satellite position</w:t>
      </w:r>
    </w:p>
    <w:p w14:paraId="2296CF6E" w14:textId="77777777" w:rsidR="006F26F0" w:rsidRPr="00CA7178" w:rsidRDefault="006F26F0" w:rsidP="00875262">
      <w:pPr>
        <w:pStyle w:val="aff3"/>
        <w:numPr>
          <w:ilvl w:val="0"/>
          <w:numId w:val="26"/>
        </w:numPr>
        <w:spacing w:after="0"/>
        <w:jc w:val="both"/>
        <w:rPr>
          <w:rFonts w:eastAsia="맑은 고딕"/>
          <w:b/>
          <w:i/>
          <w:color w:val="000000"/>
        </w:rPr>
      </w:pPr>
      <w:r w:rsidRPr="00CA7178">
        <w:rPr>
          <w:rFonts w:eastAsia="맑은 고딕"/>
          <w:b/>
          <w:i/>
          <w:color w:val="000000"/>
          <w:lang w:val="en-US"/>
        </w:rPr>
        <w:t>satellite velocity</w:t>
      </w:r>
    </w:p>
    <w:p w14:paraId="035FE80C" w14:textId="03F833FA" w:rsidR="004F3F1F" w:rsidRPr="00CA7178" w:rsidRDefault="006F26F0" w:rsidP="00875262">
      <w:pPr>
        <w:pStyle w:val="aff3"/>
        <w:numPr>
          <w:ilvl w:val="0"/>
          <w:numId w:val="26"/>
        </w:numPr>
        <w:spacing w:after="0"/>
        <w:jc w:val="both"/>
        <w:rPr>
          <w:i/>
          <w:lang w:val="en-GB"/>
        </w:rPr>
      </w:pPr>
      <w:r w:rsidRPr="00CA7178">
        <w:rPr>
          <w:rFonts w:eastAsia="맑은 고딕"/>
          <w:b/>
          <w:i/>
          <w:color w:val="000000"/>
          <w:lang w:val="en-US"/>
        </w:rPr>
        <w:t>reference time for satellite position and velocity.</w:t>
      </w:r>
    </w:p>
    <w:p w14:paraId="774890A6" w14:textId="38D4A2A6" w:rsidR="00EB7D8E" w:rsidRPr="00CA7178" w:rsidRDefault="00EB7D8E" w:rsidP="00875262">
      <w:pPr>
        <w:wordWrap/>
        <w:rPr>
          <w:lang w:val="en-GB" w:eastAsia="en-US"/>
        </w:rPr>
      </w:pPr>
    </w:p>
    <w:p w14:paraId="50707FFD" w14:textId="074941C9" w:rsidR="00744AA2" w:rsidRPr="00CA7178" w:rsidRDefault="00744AA2" w:rsidP="00875262">
      <w:pPr>
        <w:wordWrap/>
      </w:pPr>
      <w:r w:rsidRPr="00CA7178">
        <w:rPr>
          <w:rFonts w:hint="eastAsia"/>
        </w:rPr>
        <w:t>In RAN1#104-e, two options were discussed for ephemeris information indication as below.</w:t>
      </w:r>
    </w:p>
    <w:p w14:paraId="7C70D8E6" w14:textId="77777777" w:rsidR="00744AA2" w:rsidRPr="00CA7178" w:rsidRDefault="00744AA2" w:rsidP="00744AA2">
      <w:pPr>
        <w:widowControl/>
        <w:numPr>
          <w:ilvl w:val="1"/>
          <w:numId w:val="38"/>
        </w:numPr>
        <w:wordWrap/>
        <w:autoSpaceDE/>
        <w:autoSpaceDN/>
        <w:rPr>
          <w:rFonts w:ascii="Times" w:eastAsia="바탕" w:hAnsi="Times"/>
          <w:lang w:val="en-GB" w:eastAsia="x-none"/>
        </w:rPr>
      </w:pPr>
      <w:r w:rsidRPr="00CA7178">
        <w:rPr>
          <w:rFonts w:ascii="Times" w:eastAsia="바탕" w:hAnsi="Times"/>
          <w:lang w:val="en-GB" w:eastAsia="x-none"/>
        </w:rPr>
        <w:t>Option 1: Ephemeris format based on satellite position and velocity state vectors</w:t>
      </w:r>
    </w:p>
    <w:p w14:paraId="103DDDA1" w14:textId="77777777" w:rsidR="00744AA2" w:rsidRPr="00CA7178" w:rsidRDefault="00744AA2" w:rsidP="00744AA2">
      <w:pPr>
        <w:widowControl/>
        <w:numPr>
          <w:ilvl w:val="2"/>
          <w:numId w:val="38"/>
        </w:numPr>
        <w:wordWrap/>
        <w:autoSpaceDE/>
        <w:autoSpaceDN/>
        <w:rPr>
          <w:rFonts w:ascii="Times" w:eastAsia="바탕" w:hAnsi="Times"/>
          <w:lang w:val="en-GB" w:eastAsia="x-none"/>
        </w:rPr>
      </w:pPr>
      <w:r w:rsidRPr="00CA7178">
        <w:rPr>
          <w:rFonts w:ascii="Times" w:eastAsia="바탕" w:hAnsi="Times"/>
          <w:lang w:val="en-GB" w:eastAsia="x-none"/>
        </w:rPr>
        <w:t xml:space="preserve">FFS: Details on state vectors formats </w:t>
      </w:r>
    </w:p>
    <w:p w14:paraId="306C1685" w14:textId="77777777" w:rsidR="00744AA2" w:rsidRPr="00CA7178" w:rsidRDefault="00744AA2" w:rsidP="00744AA2">
      <w:pPr>
        <w:widowControl/>
        <w:numPr>
          <w:ilvl w:val="2"/>
          <w:numId w:val="38"/>
        </w:numPr>
        <w:wordWrap/>
        <w:autoSpaceDE/>
        <w:autoSpaceDN/>
        <w:rPr>
          <w:rFonts w:ascii="Times" w:eastAsia="바탕" w:hAnsi="Times"/>
          <w:lang w:val="en-GB" w:eastAsia="x-none"/>
        </w:rPr>
      </w:pPr>
      <w:r w:rsidRPr="00CA7178">
        <w:rPr>
          <w:rFonts w:ascii="Times" w:eastAsia="바탕" w:hAnsi="Times"/>
          <w:lang w:val="en-GB" w:eastAsia="x-none"/>
        </w:rPr>
        <w:t>FFS: Details on time reference provisioning/format</w:t>
      </w:r>
    </w:p>
    <w:p w14:paraId="3DA8CC86" w14:textId="77777777" w:rsidR="00744AA2" w:rsidRPr="00CA7178" w:rsidRDefault="00744AA2" w:rsidP="00744AA2">
      <w:pPr>
        <w:widowControl/>
        <w:numPr>
          <w:ilvl w:val="1"/>
          <w:numId w:val="38"/>
        </w:numPr>
        <w:wordWrap/>
        <w:autoSpaceDE/>
        <w:autoSpaceDN/>
        <w:rPr>
          <w:rFonts w:ascii="Times" w:eastAsia="바탕" w:hAnsi="Times"/>
          <w:lang w:val="en-GB" w:eastAsia="x-none"/>
        </w:rPr>
      </w:pPr>
      <w:r w:rsidRPr="00CA7178">
        <w:rPr>
          <w:rFonts w:ascii="Times" w:eastAsia="바탕" w:hAnsi="Times"/>
          <w:lang w:val="en-GB" w:eastAsia="x-none"/>
        </w:rPr>
        <w:t>Option 2: Ephemeris format based on orbital elements</w:t>
      </w:r>
    </w:p>
    <w:p w14:paraId="0FBB1337" w14:textId="77777777" w:rsidR="00744AA2" w:rsidRPr="00CA7178" w:rsidRDefault="00744AA2" w:rsidP="00744AA2">
      <w:pPr>
        <w:widowControl/>
        <w:numPr>
          <w:ilvl w:val="2"/>
          <w:numId w:val="38"/>
        </w:numPr>
        <w:wordWrap/>
        <w:autoSpaceDE/>
        <w:autoSpaceDN/>
        <w:rPr>
          <w:rFonts w:ascii="Times" w:eastAsia="바탕" w:hAnsi="Times"/>
          <w:lang w:val="en-GB" w:eastAsia="x-none"/>
        </w:rPr>
      </w:pPr>
      <w:r w:rsidRPr="00CA7178">
        <w:rPr>
          <w:rFonts w:ascii="Times" w:eastAsia="바탕" w:hAnsi="Times"/>
          <w:lang w:val="en-GB" w:eastAsia="x-none"/>
        </w:rPr>
        <w:t xml:space="preserve">FFS: Details on orbital elements formats </w:t>
      </w:r>
    </w:p>
    <w:p w14:paraId="16DCD2FD" w14:textId="77777777" w:rsidR="00744AA2" w:rsidRPr="00CA7178" w:rsidRDefault="00744AA2" w:rsidP="00744AA2">
      <w:pPr>
        <w:widowControl/>
        <w:numPr>
          <w:ilvl w:val="2"/>
          <w:numId w:val="38"/>
        </w:numPr>
        <w:wordWrap/>
        <w:autoSpaceDE/>
        <w:autoSpaceDN/>
        <w:rPr>
          <w:rFonts w:ascii="Times" w:eastAsia="바탕" w:hAnsi="Times"/>
          <w:lang w:val="en-GB" w:eastAsia="x-none"/>
        </w:rPr>
      </w:pPr>
      <w:r w:rsidRPr="00CA7178">
        <w:rPr>
          <w:rFonts w:ascii="Times" w:eastAsia="바탕" w:hAnsi="Times"/>
          <w:lang w:val="en-GB" w:eastAsia="x-none"/>
        </w:rPr>
        <w:t>FFS: Details on time reference provisioning/format</w:t>
      </w:r>
    </w:p>
    <w:p w14:paraId="206D5F9D" w14:textId="0E31AB29" w:rsidR="00744AA2" w:rsidRPr="00CA7178" w:rsidRDefault="00744AA2" w:rsidP="00875262">
      <w:pPr>
        <w:wordWrap/>
        <w:rPr>
          <w:rFonts w:eastAsia="맑은 고딕"/>
          <w:lang w:val="en-GB"/>
        </w:rPr>
      </w:pPr>
    </w:p>
    <w:p w14:paraId="6A876683" w14:textId="1467EF31" w:rsidR="00744AA2" w:rsidRPr="00CA7178" w:rsidRDefault="00DD0991" w:rsidP="00875262">
      <w:pPr>
        <w:wordWrap/>
        <w:rPr>
          <w:rFonts w:eastAsia="맑은 고딕"/>
          <w:color w:val="FF0000"/>
          <w:lang w:val="en-GB"/>
        </w:rPr>
      </w:pPr>
      <w:r w:rsidRPr="00CA7178">
        <w:t>One point for further consideration is that NTN will focus on LEO and GEO scenarios, while de-prioritizing MEO scenarios.  Since LEO and GEO orbits are not highly eccentric, this may simplify the calculations for satellite orbit propagation.</w:t>
      </w:r>
    </w:p>
    <w:p w14:paraId="1DAE5EC4" w14:textId="12F53189" w:rsidR="00744AA2" w:rsidRPr="00CA7178" w:rsidRDefault="00D02CC6" w:rsidP="00D02CC6">
      <w:pPr>
        <w:pStyle w:val="ac"/>
        <w:rPr>
          <w:rFonts w:eastAsia="맑은 고딕"/>
          <w:i/>
          <w:color w:val="000000"/>
        </w:rPr>
      </w:pPr>
      <w:bookmarkStart w:id="7" w:name="_Ref68001348"/>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CA7178">
        <w:rPr>
          <w:rFonts w:eastAsia="맑은 고딕"/>
          <w:i/>
          <w:noProof/>
          <w:color w:val="000000"/>
        </w:rPr>
        <w:t>2</w:t>
      </w:r>
      <w:r w:rsidRPr="00CA7178">
        <w:rPr>
          <w:rFonts w:eastAsia="맑은 고딕"/>
          <w:i/>
          <w:color w:val="000000"/>
        </w:rPr>
        <w:fldChar w:fldCharType="end"/>
      </w:r>
      <w:r w:rsidRPr="00CA7178">
        <w:rPr>
          <w:rFonts w:eastAsia="맑은 고딕"/>
          <w:i/>
          <w:color w:val="000000"/>
        </w:rPr>
        <w:t>: Support Ephemeris format based on satellite position and velocity state vectors.</w:t>
      </w:r>
      <w:bookmarkEnd w:id="7"/>
    </w:p>
    <w:p w14:paraId="0171D7EB" w14:textId="0074EC12" w:rsidR="00744AA2" w:rsidRPr="00CA7178" w:rsidRDefault="00744AA2" w:rsidP="00875262">
      <w:pPr>
        <w:wordWrap/>
        <w:rPr>
          <w:lang w:val="en-GB" w:eastAsia="en-US"/>
        </w:rPr>
      </w:pPr>
    </w:p>
    <w:p w14:paraId="209123AA" w14:textId="632B2CFC" w:rsidR="00D02CC6" w:rsidRDefault="00D02CC6" w:rsidP="00875262">
      <w:pPr>
        <w:wordWrap/>
        <w:rPr>
          <w:lang w:val="en-GB" w:eastAsia="en-US"/>
        </w:rPr>
      </w:pPr>
    </w:p>
    <w:p w14:paraId="0A69AD8C" w14:textId="53632841" w:rsidR="00D02CC6" w:rsidRDefault="00D02CC6" w:rsidP="00D02CC6">
      <w:pPr>
        <w:pStyle w:val="2"/>
        <w:rPr>
          <w:rFonts w:eastAsia="맑은 고딕"/>
        </w:rPr>
      </w:pPr>
      <w:r>
        <w:rPr>
          <w:rFonts w:eastAsia="맑은 고딕" w:hint="eastAsia"/>
        </w:rPr>
        <w:t>TA management</w:t>
      </w:r>
    </w:p>
    <w:p w14:paraId="1D517E09" w14:textId="189232DB" w:rsidR="00D02CC6" w:rsidRPr="003D2B95" w:rsidRDefault="00D02CC6" w:rsidP="003D2B95">
      <w:pPr>
        <w:pStyle w:val="3"/>
        <w:numPr>
          <w:ilvl w:val="0"/>
          <w:numId w:val="0"/>
        </w:numPr>
        <w:ind w:left="720" w:hanging="720"/>
        <w:rPr>
          <w:rFonts w:eastAsia="맑은 고딕"/>
          <w:b/>
          <w:sz w:val="22"/>
          <w:u w:val="single"/>
        </w:rPr>
      </w:pPr>
      <w:r w:rsidRPr="003D2B95">
        <w:rPr>
          <w:rFonts w:eastAsia="맑은 고딕" w:hint="eastAsia"/>
          <w:b/>
          <w:sz w:val="22"/>
          <w:u w:val="single"/>
        </w:rPr>
        <w:t xml:space="preserve">General </w:t>
      </w:r>
      <w:r w:rsidRPr="003D2B95">
        <w:rPr>
          <w:rFonts w:eastAsia="맑은 고딕"/>
          <w:b/>
          <w:sz w:val="22"/>
          <w:u w:val="single"/>
        </w:rPr>
        <w:t>frame work for TA in NTN</w:t>
      </w:r>
    </w:p>
    <w:p w14:paraId="1E0C2260" w14:textId="265EC8FE" w:rsidR="00D02CC6" w:rsidRPr="00CA7178" w:rsidRDefault="00D02CC6" w:rsidP="00875262">
      <w:pPr>
        <w:wordWrap/>
      </w:pPr>
      <w:r w:rsidRPr="00CA7178">
        <w:t>In RAN1#104-e, the following proposal was discussed.</w:t>
      </w:r>
    </w:p>
    <w:p w14:paraId="50606376" w14:textId="6C81A6FE" w:rsidR="00D02CC6" w:rsidRPr="00CA7178" w:rsidRDefault="00D02CC6" w:rsidP="00875262">
      <w:pPr>
        <w:wordWrap/>
        <w:rPr>
          <w:rFonts w:eastAsia="맑은 고딕"/>
          <w:lang w:val="en-GB"/>
        </w:rPr>
      </w:pPr>
      <w:r w:rsidRPr="00CA7178">
        <w:rPr>
          <w:rFonts w:eastAsia="맑은 고딕"/>
          <w:highlight w:val="yellow"/>
          <w:lang w:val="en-GB"/>
        </w:rPr>
        <w:t>Proposal</w:t>
      </w:r>
    </w:p>
    <w:p w14:paraId="49228A3E" w14:textId="77777777" w:rsidR="00D02CC6" w:rsidRPr="00CA7178" w:rsidRDefault="00D02CC6" w:rsidP="00D02CC6">
      <w:pPr>
        <w:rPr>
          <w:rStyle w:val="aff5"/>
          <w:color w:val="000000" w:themeColor="text1"/>
          <w:lang w:eastAsia="fr-FR"/>
        </w:rPr>
      </w:pPr>
      <w:r w:rsidRPr="00CA7178">
        <w:rPr>
          <w:rStyle w:val="aff5"/>
          <w:color w:val="000000" w:themeColor="text1"/>
        </w:rPr>
        <w:t xml:space="preserve">When </w:t>
      </w:r>
      <w:r w:rsidRPr="00CA7178">
        <w:rPr>
          <w:b/>
          <w:bCs/>
          <w:color w:val="000000" w:themeColor="text1"/>
        </w:rPr>
        <w:t>common TA is indicated by the Network:</w:t>
      </w:r>
    </w:p>
    <w:p w14:paraId="4D1E4AEF" w14:textId="77777777" w:rsidR="00D02CC6" w:rsidRPr="00CA7178" w:rsidRDefault="00D02CC6" w:rsidP="00D02CC6">
      <w:pPr>
        <w:spacing w:after="240"/>
        <w:ind w:left="708"/>
        <w:rPr>
          <w:color w:val="000000" w:themeColor="text1"/>
          <w:lang w:val="sv-SE"/>
        </w:rPr>
      </w:pPr>
      <w:r w:rsidRPr="00CA7178">
        <w:rPr>
          <w:b/>
          <w:bCs/>
          <w:color w:val="000000" w:themeColor="text1"/>
        </w:rPr>
        <w:br/>
      </w:r>
      <m:oMathPara>
        <m:oMathParaPr>
          <m:jc m:val="left"/>
        </m:oMathParaPr>
        <m:oMath>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T</m:t>
              </m:r>
            </m:e>
            <m:sub>
              <m:r>
                <m:rPr>
                  <m:sty m:val="b"/>
                </m:rPr>
                <w:rPr>
                  <w:rFonts w:ascii="Cambria Math" w:hAnsi="Cambria Math"/>
                  <w:color w:val="000000" w:themeColor="text1"/>
                </w:rPr>
                <m:t>TA</m:t>
              </m:r>
            </m:sub>
          </m:sSub>
          <m:r>
            <m:rPr>
              <m:sty m:val="b"/>
            </m:rPr>
            <w:rPr>
              <w:rFonts w:ascii="Cambria Math" w:hAnsi="Cambria Math"/>
              <w:color w:val="000000" w:themeColor="text1"/>
            </w:rPr>
            <m:t>=</m:t>
          </m:r>
          <m:d>
            <m:dPr>
              <m:ctrlPr>
                <w:rPr>
                  <w:rFonts w:ascii="Cambria Math" w:eastAsiaTheme="minorHAnsi" w:hAnsi="Cambria Math"/>
                  <w:b/>
                  <w:bCs/>
                  <w:color w:val="000000" w:themeColor="text1"/>
                </w:rPr>
              </m:ctrlPr>
            </m:dPr>
            <m:e>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m:t>
                  </m:r>
                </m:sub>
              </m:sSub>
              <m:r>
                <m:rPr>
                  <m:sty m:val="b"/>
                </m:rPr>
                <w:rPr>
                  <w:rFonts w:ascii="Cambria Math" w:hAnsi="Cambria Math"/>
                  <w:color w:val="000000" w:themeColor="text1"/>
                </w:rPr>
                <m:t>+</m:t>
              </m:r>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TA,UE-specific</m:t>
                  </m:r>
                </m:sub>
              </m:sSub>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TA,common</m:t>
                  </m:r>
                </m:sub>
              </m:sSub>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TA,offset</m:t>
                  </m:r>
                </m:sub>
              </m:sSub>
            </m:e>
          </m:d>
          <m:r>
            <m:rPr>
              <m:sty m:val="b"/>
            </m:rPr>
            <w:rPr>
              <w:rFonts w:ascii="Cambria Math" w:hAnsi="Cambria Math"/>
              <w:color w:val="000000" w:themeColor="text1"/>
            </w:rPr>
            <m:t>×</m:t>
          </m:r>
          <m:sSub>
            <m:sSubPr>
              <m:ctrlPr>
                <w:rPr>
                  <w:rFonts w:ascii="Cambria Math" w:eastAsiaTheme="minorHAnsi" w:hAnsi="Cambria Math"/>
                  <w:b/>
                  <w:bCs/>
                  <w:color w:val="000000" w:themeColor="text1"/>
                </w:rPr>
              </m:ctrlPr>
            </m:sSubPr>
            <m:e>
              <m:r>
                <m:rPr>
                  <m:sty m:val="b"/>
                </m:rPr>
                <w:rPr>
                  <w:rFonts w:ascii="Cambria Math" w:hAnsi="Cambria Math"/>
                  <w:color w:val="000000" w:themeColor="text1"/>
                </w:rPr>
                <m:t>T</m:t>
              </m:r>
            </m:e>
            <m:sub>
              <m:r>
                <m:rPr>
                  <m:sty m:val="b"/>
                </m:rPr>
                <w:rPr>
                  <w:rFonts w:ascii="Cambria Math" w:hAnsi="Cambria Math"/>
                  <w:color w:val="000000" w:themeColor="text1"/>
                </w:rPr>
                <m:t>c</m:t>
              </m:r>
            </m:sub>
          </m:sSub>
        </m:oMath>
      </m:oMathPara>
    </w:p>
    <w:p w14:paraId="1E2D8792" w14:textId="77777777" w:rsidR="00D02CC6" w:rsidRPr="00CA7178" w:rsidRDefault="00D02CC6" w:rsidP="00D02CC6">
      <w:pPr>
        <w:spacing w:before="120"/>
        <w:ind w:left="708"/>
        <w:rPr>
          <w:b/>
          <w:bCs/>
          <w:color w:val="000000" w:themeColor="text1"/>
        </w:rPr>
      </w:pPr>
      <w:r w:rsidRPr="00CA7178">
        <w:rPr>
          <w:b/>
          <w:bCs/>
          <w:color w:val="000000" w:themeColor="text1"/>
        </w:rPr>
        <w:t>Where:</w:t>
      </w:r>
    </w:p>
    <w:p w14:paraId="53B6B039" w14:textId="1AA86223" w:rsidR="00D02CC6" w:rsidRPr="00CA7178" w:rsidRDefault="00D02CC6" w:rsidP="00D02CC6">
      <w:pPr>
        <w:pStyle w:val="aff3"/>
        <w:spacing w:before="120" w:after="120"/>
        <w:ind w:left="1712" w:hanging="360"/>
        <w:rPr>
          <w:b/>
          <w:bCs/>
          <w:color w:val="000000" w:themeColor="text1"/>
          <w:lang w:val="en-US" w:eastAsia="ko-KR"/>
        </w:rPr>
      </w:pPr>
      <w:r w:rsidRPr="00CA7178">
        <w:rPr>
          <w:rFonts w:ascii="Wingdings" w:hAnsi="Wingdings"/>
          <w:color w:val="000000" w:themeColor="text1"/>
          <w:lang w:val="en-US" w:eastAsia="ko-KR"/>
        </w:rPr>
        <w:t></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oMath>
      <w:r w:rsidRPr="00CA7178">
        <w:rPr>
          <w:b/>
          <w:bCs/>
          <w:color w:val="000000" w:themeColor="text1"/>
          <w:lang w:val="en-US" w:eastAsia="ko-KR"/>
        </w:rPr>
        <w:t xml:space="preserve"> and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oMath>
      <w:r w:rsidRPr="00CA7178">
        <w:rPr>
          <w:b/>
          <w:bCs/>
          <w:color w:val="000000" w:themeColor="text1"/>
          <w:lang w:val="en-US" w:eastAsia="ko-KR"/>
        </w:rPr>
        <w:t xml:space="preserve"> are defined as in Release-16.</w:t>
      </w:r>
    </w:p>
    <w:p w14:paraId="22935FCA" w14:textId="0BD32CE7" w:rsidR="00D02CC6" w:rsidRPr="00CA7178" w:rsidRDefault="00D02CC6" w:rsidP="00D02CC6">
      <w:pPr>
        <w:pStyle w:val="aff3"/>
        <w:spacing w:before="120" w:after="120"/>
        <w:ind w:left="1712" w:hanging="360"/>
        <w:rPr>
          <w:b/>
          <w:bCs/>
          <w:color w:val="000000" w:themeColor="text1"/>
          <w:lang w:val="en-US" w:eastAsia="ko-KR"/>
        </w:rPr>
      </w:pPr>
      <w:r w:rsidRPr="00CA7178">
        <w:rPr>
          <w:rFonts w:ascii="Wingdings" w:hAnsi="Wingdings"/>
          <w:color w:val="000000" w:themeColor="text1"/>
          <w:lang w:val="en-US" w:eastAsia="ko-KR"/>
        </w:rPr>
        <w:t></w:t>
      </w:r>
      <w:r w:rsidRPr="00CA7178">
        <w:rPr>
          <w:color w:val="000000" w:themeColor="text1"/>
          <w:lang w:val="en-US" w:eastAsia="ko-KR"/>
        </w:rP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oMath>
      <w:r w:rsidRPr="00CA7178">
        <w:rPr>
          <w:b/>
          <w:bCs/>
          <w:color w:val="000000" w:themeColor="text1"/>
          <w:lang w:val="en-US" w:eastAsia="ko-KR"/>
        </w:rPr>
        <w:t xml:space="preserve"> is UE self-estimated TA </w:t>
      </w:r>
    </w:p>
    <w:p w14:paraId="0ACE7D23" w14:textId="70C4B622" w:rsidR="00D02CC6" w:rsidRPr="00CA7178" w:rsidRDefault="00D02CC6" w:rsidP="00D02CC6">
      <w:pPr>
        <w:pStyle w:val="aff3"/>
        <w:spacing w:before="120" w:after="120"/>
        <w:ind w:left="1712" w:hanging="360"/>
        <w:rPr>
          <w:b/>
          <w:bCs/>
          <w:color w:val="000000" w:themeColor="text1"/>
          <w:lang w:val="en-US" w:eastAsia="ko-KR"/>
        </w:rPr>
      </w:pPr>
      <w:r w:rsidRPr="00CA7178">
        <w:rPr>
          <w:rFonts w:ascii="Wingdings" w:hAnsi="Wingdings"/>
          <w:color w:val="000000" w:themeColor="text1"/>
          <w:lang w:val="en-US" w:eastAsia="ko-KR"/>
        </w:rPr>
        <w:t></w:t>
      </w:r>
      <w:r w:rsidRPr="00CA7178">
        <w:rPr>
          <w:color w:val="000000" w:themeColor="text1"/>
          <w:lang w:val="en-US" w:eastAsia="ko-KR"/>
        </w:rP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oMath>
      <w:r w:rsidRPr="00CA7178">
        <w:rPr>
          <w:b/>
          <w:bCs/>
          <w:color w:val="000000" w:themeColor="text1"/>
          <w:lang w:eastAsia="ko-KR"/>
        </w:rPr>
        <w:t xml:space="preserve"> </w:t>
      </w:r>
      <w:r w:rsidRPr="00CA7178">
        <w:rPr>
          <w:b/>
          <w:bCs/>
          <w:color w:val="000000" w:themeColor="text1"/>
          <w:lang w:val="en-US" w:eastAsia="ko-KR"/>
        </w:rPr>
        <w:t>is network-controlled common TA, and may include any timing offset considered necessary by the network.</w:t>
      </w:r>
    </w:p>
    <w:p w14:paraId="2EA35666" w14:textId="2001DF4E" w:rsidR="00D02CC6" w:rsidRPr="00CA7178" w:rsidRDefault="00D02CC6" w:rsidP="00D02CC6">
      <w:pPr>
        <w:pStyle w:val="aff3"/>
        <w:spacing w:before="120" w:after="120"/>
        <w:ind w:left="2286" w:hanging="510"/>
        <w:rPr>
          <w:b/>
          <w:bCs/>
          <w:color w:val="000000" w:themeColor="text1"/>
          <w:lang w:val="en-US" w:eastAsia="ko-KR"/>
        </w:rPr>
      </w:pPr>
      <w:r w:rsidRPr="00CA7178">
        <w:rPr>
          <w:rFonts w:ascii="Wingdings" w:hAnsi="Wingdings"/>
          <w:color w:val="000000" w:themeColor="text1"/>
          <w:lang w:val="en-US" w:eastAsia="ko-KR"/>
        </w:rPr>
        <w:t></w:t>
      </w:r>
      <w:r w:rsidRPr="00CA7178">
        <w:rPr>
          <w:color w:val="000000" w:themeColor="text1"/>
          <w:lang w:val="en-US" w:eastAsia="ko-KR"/>
        </w:rPr>
        <w:t xml:space="preserve"> </w:t>
      </w:r>
      <w:r w:rsidRPr="00CA7178">
        <w:rPr>
          <w:b/>
          <w:bCs/>
          <w:color w:val="000000" w:themeColor="text1"/>
          <w:lang w:val="en-US" w:eastAsia="ko-KR"/>
        </w:rPr>
        <w:t xml:space="preserve">FFS: Signaling and the granularity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oMath>
      <w:r w:rsidRPr="00CA7178">
        <w:rPr>
          <w:b/>
          <w:bCs/>
          <w:color w:val="000000" w:themeColor="text1"/>
          <w:lang w:eastAsia="ko-KR"/>
        </w:rPr>
        <w:t xml:space="preserve"> </w:t>
      </w:r>
    </w:p>
    <w:p w14:paraId="4B3640C0" w14:textId="7CD44153" w:rsidR="00D02CC6" w:rsidRPr="00CA7178" w:rsidRDefault="00D02CC6" w:rsidP="00D02CC6">
      <w:pPr>
        <w:pStyle w:val="aff3"/>
        <w:ind w:left="1926" w:hanging="510"/>
        <w:rPr>
          <w:b/>
          <w:bCs/>
          <w:color w:val="000000" w:themeColor="text1"/>
          <w:lang w:val="en-US" w:eastAsia="ko-KR"/>
        </w:rPr>
      </w:pPr>
      <w:r w:rsidRPr="00CA7178">
        <w:rPr>
          <w:rFonts w:ascii="Wingdings" w:hAnsi="Wingdings"/>
          <w:color w:val="000000" w:themeColor="text1"/>
          <w:lang w:val="en-US" w:eastAsia="ko-KR"/>
        </w:rPr>
        <w:t></w:t>
      </w:r>
      <w:r w:rsidRPr="00CA7178">
        <w:rPr>
          <w:b/>
          <w:bCs/>
          <w:color w:val="000000" w:themeColor="text1"/>
          <w:lang w:val="en-US" w:eastAsia="ko-KR"/>
        </w:rPr>
        <w:t>FFS: When common TA is not indicated</w:t>
      </w:r>
    </w:p>
    <w:p w14:paraId="54EEBC97" w14:textId="08445F4C" w:rsidR="00D02CC6" w:rsidRPr="00CA7178" w:rsidRDefault="00D02CC6" w:rsidP="00875262">
      <w:pPr>
        <w:wordWrap/>
        <w:rPr>
          <w:rFonts w:eastAsia="맑은 고딕"/>
        </w:rPr>
      </w:pPr>
    </w:p>
    <w:p w14:paraId="4208AE3E" w14:textId="0787623C" w:rsidR="00D02CC6" w:rsidRPr="00CA7178" w:rsidRDefault="00FD5C87" w:rsidP="00875262">
      <w:pPr>
        <w:wordWrap/>
        <w:rPr>
          <w:rFonts w:eastAsia="맑은 고딕"/>
        </w:rPr>
      </w:pPr>
      <w:r w:rsidRPr="00CA7178">
        <w:rPr>
          <w:rFonts w:eastAsia="맑은 고딕" w:hint="eastAsia"/>
        </w:rPr>
        <w:t xml:space="preserve">The above update of TA </w:t>
      </w:r>
      <w:r w:rsidRPr="00CA7178">
        <w:rPr>
          <w:rFonts w:eastAsia="맑은 고딕"/>
        </w:rPr>
        <w:t>value</w:t>
      </w:r>
      <w:r w:rsidRPr="00CA7178">
        <w:rPr>
          <w:rFonts w:eastAsia="맑은 고딕" w:hint="eastAsia"/>
        </w:rPr>
        <w:t xml:space="preserve"> </w:t>
      </w:r>
      <w:r w:rsidRPr="00CA7178">
        <w:rPr>
          <w:rFonts w:eastAsia="맑은 고딕"/>
        </w:rPr>
        <w:t>is workable and can reflect both UE-specific TA and common TA values. More details of both TA values are discussed below.</w:t>
      </w:r>
    </w:p>
    <w:p w14:paraId="6FD04952" w14:textId="5FF97D37" w:rsidR="00FD5C87" w:rsidRPr="00CA7178" w:rsidRDefault="006D02E8" w:rsidP="006D02E8">
      <w:pPr>
        <w:pStyle w:val="ac"/>
        <w:rPr>
          <w:rFonts w:eastAsia="맑은 고딕"/>
          <w:i/>
        </w:rPr>
      </w:pPr>
      <w:bookmarkStart w:id="8" w:name="_Ref68001350"/>
      <w:r w:rsidRPr="00CA7178">
        <w:rPr>
          <w:i/>
        </w:rPr>
        <w:t xml:space="preserve">Proposal </w:t>
      </w:r>
      <w:r w:rsidRPr="00CA7178">
        <w:rPr>
          <w:i/>
        </w:rPr>
        <w:fldChar w:fldCharType="begin"/>
      </w:r>
      <w:r w:rsidRPr="00CA7178">
        <w:rPr>
          <w:i/>
        </w:rPr>
        <w:instrText xml:space="preserve"> SEQ Proposal \* ARABIC </w:instrText>
      </w:r>
      <w:r w:rsidRPr="00CA7178">
        <w:rPr>
          <w:i/>
        </w:rPr>
        <w:fldChar w:fldCharType="separate"/>
      </w:r>
      <w:r w:rsidR="00CA7178">
        <w:rPr>
          <w:i/>
          <w:noProof/>
        </w:rPr>
        <w:t>3</w:t>
      </w:r>
      <w:r w:rsidRPr="00CA7178">
        <w:rPr>
          <w:i/>
        </w:rPr>
        <w:fldChar w:fldCharType="end"/>
      </w:r>
      <w:r w:rsidRPr="00CA7178">
        <w:rPr>
          <w:i/>
        </w:rPr>
        <w:t xml:space="preserve">: The TA update with </w:t>
      </w:r>
      <m:oMath>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TA</m:t>
            </m:r>
          </m:sub>
        </m:sSub>
        <m:r>
          <m:rPr>
            <m:sty m:val="bi"/>
          </m:rPr>
          <w:rPr>
            <w:rFonts w:ascii="Cambria Math" w:hAnsi="Cambria Math"/>
            <w:color w:val="000000" w:themeColor="text1"/>
          </w:rPr>
          <m:t>=</m:t>
        </m:r>
        <m:d>
          <m:dPr>
            <m:ctrlPr>
              <w:rPr>
                <w:rFonts w:ascii="Cambria Math" w:eastAsiaTheme="minorHAnsi" w:hAnsi="Cambria Math"/>
                <w:b w:val="0"/>
                <w:bCs/>
                <w:i/>
                <w:color w:val="000000" w:themeColor="text1"/>
              </w:rPr>
            </m:ctrlPr>
          </m:dPr>
          <m:e>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m:t>
                </m:r>
              </m:sub>
            </m:sSub>
            <m:r>
              <m:rPr>
                <m:sty m:val="bi"/>
              </m:rPr>
              <w:rPr>
                <w:rFonts w:ascii="Cambria Math" w:hAnsi="Cambria Math"/>
                <w:color w:val="000000" w:themeColor="text1"/>
              </w:rPr>
              <m:t>+</m:t>
            </m:r>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TA,UE-specific</m:t>
                </m:r>
              </m:sub>
            </m:sSub>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TA,common</m:t>
                </m:r>
              </m:sub>
            </m:sSub>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TA,offset</m:t>
                </m:r>
              </m:sub>
            </m:sSub>
          </m:e>
        </m:d>
        <m:r>
          <m:rPr>
            <m:sty m:val="bi"/>
          </m:rPr>
          <w:rPr>
            <w:rFonts w:ascii="Cambria Math" w:hAnsi="Cambria Math"/>
            <w:color w:val="000000" w:themeColor="text1"/>
          </w:rPr>
          <m:t>×</m:t>
        </m:r>
        <m:sSub>
          <m:sSubPr>
            <m:ctrlPr>
              <w:rPr>
                <w:rFonts w:ascii="Cambria Math" w:eastAsiaTheme="minorHAnsi" w:hAnsi="Cambria Math"/>
                <w:b w:val="0"/>
                <w:bCs/>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oMath>
      <w:r w:rsidRPr="00CA7178">
        <w:rPr>
          <w:i/>
        </w:rPr>
        <w:t xml:space="preserve"> is used.</w:t>
      </w:r>
      <w:bookmarkEnd w:id="8"/>
    </w:p>
    <w:p w14:paraId="621C8FB6" w14:textId="77777777" w:rsidR="00D02CC6" w:rsidRPr="00CA7178" w:rsidRDefault="00D02CC6" w:rsidP="00875262">
      <w:pPr>
        <w:wordWrap/>
        <w:rPr>
          <w:lang w:val="en-GB" w:eastAsia="en-US"/>
        </w:rPr>
      </w:pPr>
    </w:p>
    <w:p w14:paraId="0852C667" w14:textId="77777777" w:rsidR="00D02CC6" w:rsidRPr="00CA7178" w:rsidRDefault="00D02CC6" w:rsidP="00875262">
      <w:pPr>
        <w:wordWrap/>
        <w:rPr>
          <w:lang w:val="en-GB" w:eastAsia="en-US"/>
        </w:rPr>
      </w:pPr>
    </w:p>
    <w:p w14:paraId="42DE26D5" w14:textId="32B36452" w:rsidR="0086665C" w:rsidRPr="003D2B95" w:rsidRDefault="009F6488" w:rsidP="00D02CC6">
      <w:pPr>
        <w:pStyle w:val="3"/>
        <w:numPr>
          <w:ilvl w:val="0"/>
          <w:numId w:val="0"/>
        </w:numPr>
        <w:ind w:left="720" w:hanging="720"/>
        <w:rPr>
          <w:rFonts w:eastAsia="맑은 고딕"/>
          <w:b/>
          <w:sz w:val="22"/>
          <w:u w:val="single"/>
        </w:rPr>
      </w:pPr>
      <w:r w:rsidRPr="003D2B95">
        <w:rPr>
          <w:rFonts w:eastAsia="맑은 고딕"/>
          <w:b/>
          <w:sz w:val="22"/>
          <w:u w:val="single"/>
        </w:rPr>
        <w:t>Reporting of UE estimated TA</w:t>
      </w:r>
    </w:p>
    <w:p w14:paraId="39A83A47" w14:textId="2BD33ADE" w:rsidR="006D0503" w:rsidRPr="00CA7178" w:rsidRDefault="00604D20" w:rsidP="00875262">
      <w:pPr>
        <w:wordWrap/>
        <w:jc w:val="both"/>
      </w:pPr>
      <w:r w:rsidRPr="00CA7178">
        <w:t xml:space="preserve">If a UE applies </w:t>
      </w:r>
      <w:r w:rsidR="00DE4352" w:rsidRPr="00CA7178">
        <w:t xml:space="preserve">a </w:t>
      </w:r>
      <w:r w:rsidRPr="00CA7178">
        <w:t xml:space="preserve">UE-specific TA in transmitting </w:t>
      </w:r>
      <w:r w:rsidR="00DE4352" w:rsidRPr="00CA7178">
        <w:t xml:space="preserve">the PRACH, </w:t>
      </w:r>
      <w:r w:rsidR="00BC26B9" w:rsidRPr="00CA7178">
        <w:t>rather</w:t>
      </w:r>
      <w:r w:rsidRPr="00CA7178">
        <w:t xml:space="preserve"> than simply applying </w:t>
      </w:r>
      <w:r w:rsidR="00DE4352" w:rsidRPr="00CA7178">
        <w:t xml:space="preserve">a </w:t>
      </w:r>
      <w:r w:rsidRPr="00CA7178">
        <w:t xml:space="preserve">common TA indicated by the network, the gNB cannot know the </w:t>
      </w:r>
      <w:r w:rsidR="00BC26B9" w:rsidRPr="00CA7178">
        <w:t>full</w:t>
      </w:r>
      <w:r w:rsidRPr="00CA7178">
        <w:t xml:space="preserve"> TA value</w:t>
      </w:r>
      <w:r w:rsidR="00BC26B9" w:rsidRPr="00CA7178">
        <w:t xml:space="preserve"> applied</w:t>
      </w:r>
      <w:r w:rsidRPr="00CA7178">
        <w:t xml:space="preserve"> at the UE based on the estimated preamble reception timing.</w:t>
      </w:r>
      <w:r w:rsidR="006D0503" w:rsidRPr="00CA7178">
        <w:t xml:space="preserve"> </w:t>
      </w:r>
      <w:r w:rsidR="00BC26B9" w:rsidRPr="00CA7178">
        <w:t>In our companion contribution</w:t>
      </w:r>
      <w:r w:rsidR="008E595B" w:rsidRPr="00CA7178">
        <w:t xml:space="preserve"> </w:t>
      </w:r>
      <w:r w:rsidR="008E595B" w:rsidRPr="00CA7178">
        <w:fldChar w:fldCharType="begin"/>
      </w:r>
      <w:r w:rsidR="008E595B" w:rsidRPr="00CA7178">
        <w:instrText xml:space="preserve"> REF _Ref53760356 \r \h </w:instrText>
      </w:r>
      <w:r w:rsidR="00CA7178">
        <w:instrText xml:space="preserve"> \* MERGEFORMAT </w:instrText>
      </w:r>
      <w:r w:rsidR="008E595B" w:rsidRPr="00CA7178">
        <w:fldChar w:fldCharType="separate"/>
      </w:r>
      <w:r w:rsidR="00CA7178" w:rsidRPr="00CA7178">
        <w:t>[2]</w:t>
      </w:r>
      <w:r w:rsidR="008E595B" w:rsidRPr="00CA7178">
        <w:fldChar w:fldCharType="end"/>
      </w:r>
      <w:r w:rsidR="00BC26B9" w:rsidRPr="00CA7178">
        <w:t xml:space="preserve">, the necessity of </w:t>
      </w:r>
      <w:r w:rsidR="0034459C" w:rsidRPr="00CA7178">
        <w:t xml:space="preserve">a </w:t>
      </w:r>
      <w:r w:rsidR="00BC26B9" w:rsidRPr="00CA7178">
        <w:t>UE-specific K_offset is discussed for the case of large cell size</w:t>
      </w:r>
      <w:r w:rsidR="0034459C" w:rsidRPr="00CA7178">
        <w:t>s</w:t>
      </w:r>
      <w:r w:rsidR="00CE668E" w:rsidRPr="00CA7178">
        <w:t xml:space="preserve"> after initial access procedure</w:t>
      </w:r>
      <w:r w:rsidR="00BC26B9" w:rsidRPr="00CA7178">
        <w:t xml:space="preserve">. To update </w:t>
      </w:r>
      <w:r w:rsidR="0034459C" w:rsidRPr="00CA7178">
        <w:t xml:space="preserve">a UE-specific </w:t>
      </w:r>
      <w:r w:rsidR="00BC26B9" w:rsidRPr="00CA7178">
        <w:t>K_offset, the network should know the full TA value applied at the UE. Therefore, we make the following proposal.</w:t>
      </w:r>
    </w:p>
    <w:p w14:paraId="6C5866F6" w14:textId="40708776" w:rsidR="009F6488" w:rsidRPr="00CA7178" w:rsidRDefault="009F6488" w:rsidP="00875262">
      <w:pPr>
        <w:wordWrap/>
        <w:jc w:val="both"/>
        <w:rPr>
          <w:rFonts w:eastAsia="맑은 고딕"/>
        </w:rPr>
      </w:pPr>
    </w:p>
    <w:p w14:paraId="1672E67A" w14:textId="4E4753F5" w:rsidR="009F6488" w:rsidRPr="00CA7178" w:rsidRDefault="00D952AF" w:rsidP="00875262">
      <w:pPr>
        <w:pStyle w:val="ac"/>
        <w:wordWrap/>
        <w:spacing w:before="0" w:after="0"/>
        <w:rPr>
          <w:rFonts w:eastAsia="맑은 고딕"/>
          <w:i/>
          <w:color w:val="000000"/>
        </w:rPr>
      </w:pPr>
      <w:bookmarkStart w:id="9" w:name="_Ref68001352"/>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CA7178">
        <w:rPr>
          <w:rFonts w:eastAsia="맑은 고딕"/>
          <w:i/>
          <w:noProof/>
          <w:color w:val="000000"/>
        </w:rPr>
        <w:t>4</w:t>
      </w:r>
      <w:r w:rsidRPr="00CA7178">
        <w:rPr>
          <w:rFonts w:eastAsia="맑은 고딕"/>
          <w:i/>
          <w:color w:val="000000"/>
        </w:rPr>
        <w:fldChar w:fldCharType="end"/>
      </w:r>
      <w:r w:rsidR="009F6488" w:rsidRPr="00CA7178">
        <w:rPr>
          <w:rFonts w:eastAsia="맑은 고딕"/>
          <w:i/>
          <w:color w:val="000000"/>
        </w:rPr>
        <w:t xml:space="preserve">: </w:t>
      </w:r>
      <w:r w:rsidR="00BC26B9" w:rsidRPr="00CA7178">
        <w:rPr>
          <w:rFonts w:eastAsia="맑은 고딕"/>
          <w:i/>
          <w:color w:val="000000"/>
        </w:rPr>
        <w:t>UE’s e</w:t>
      </w:r>
      <w:r w:rsidR="009F6488" w:rsidRPr="00CA7178">
        <w:rPr>
          <w:rFonts w:eastAsia="맑은 고딕"/>
          <w:i/>
          <w:color w:val="000000"/>
        </w:rPr>
        <w:t>stimated TA</w:t>
      </w:r>
      <w:r w:rsidR="003D2B95" w:rsidRPr="00CA7178">
        <w:rPr>
          <w:rFonts w:eastAsia="맑은 고딕"/>
          <w:i/>
          <w:color w:val="000000"/>
        </w:rPr>
        <w:t xml:space="preserve"> value is reported to gNB</w:t>
      </w:r>
      <w:r w:rsidR="00BC26B9" w:rsidRPr="00CA7178">
        <w:rPr>
          <w:rFonts w:eastAsia="맑은 고딕"/>
          <w:i/>
          <w:color w:val="000000"/>
        </w:rPr>
        <w:t>.</w:t>
      </w:r>
      <w:bookmarkEnd w:id="9"/>
    </w:p>
    <w:p w14:paraId="6CE5EB53" w14:textId="77777777" w:rsidR="00D02CC6" w:rsidRPr="00CA7178" w:rsidRDefault="00D02CC6" w:rsidP="00D02CC6">
      <w:pPr>
        <w:rPr>
          <w:lang w:val="en-GB" w:eastAsia="en-US"/>
        </w:rPr>
      </w:pPr>
    </w:p>
    <w:p w14:paraId="51009A94" w14:textId="77777777" w:rsidR="009F6488" w:rsidRPr="003B4DBB" w:rsidRDefault="009F6488" w:rsidP="00875262">
      <w:pPr>
        <w:wordWrap/>
        <w:rPr>
          <w:lang w:val="en-GB"/>
        </w:rPr>
      </w:pPr>
    </w:p>
    <w:p w14:paraId="06135A4E" w14:textId="0B284AF7" w:rsidR="004F3F1F" w:rsidRPr="003D2B95" w:rsidRDefault="004F3F1F" w:rsidP="003D2B95">
      <w:pPr>
        <w:pStyle w:val="3"/>
        <w:numPr>
          <w:ilvl w:val="0"/>
          <w:numId w:val="0"/>
        </w:numPr>
        <w:ind w:left="720" w:hanging="720"/>
        <w:rPr>
          <w:rFonts w:eastAsia="맑은 고딕"/>
          <w:b/>
          <w:sz w:val="22"/>
          <w:u w:val="single"/>
        </w:rPr>
      </w:pPr>
      <w:r w:rsidRPr="003D2B95">
        <w:rPr>
          <w:rFonts w:eastAsia="맑은 고딕"/>
          <w:b/>
          <w:sz w:val="22"/>
          <w:u w:val="single"/>
        </w:rPr>
        <w:t>Common TA indication</w:t>
      </w:r>
    </w:p>
    <w:p w14:paraId="5C5C36FE" w14:textId="77777777" w:rsidR="00CD2D5E" w:rsidRPr="00CA7178" w:rsidRDefault="008B2A93" w:rsidP="00875262">
      <w:pPr>
        <w:pStyle w:val="aff3"/>
        <w:spacing w:after="0"/>
        <w:ind w:left="0"/>
        <w:contextualSpacing w:val="0"/>
        <w:rPr>
          <w:lang w:val="en-US"/>
        </w:rPr>
      </w:pPr>
      <w:r w:rsidRPr="00CA7178">
        <w:rPr>
          <w:lang w:val="en-US"/>
        </w:rPr>
        <w:t>Once RAN1 has completed the above-mentioned normative works</w:t>
      </w:r>
      <w:r w:rsidR="007E71E4" w:rsidRPr="00CA7178">
        <w:rPr>
          <w:lang w:val="en-US"/>
        </w:rPr>
        <w:t xml:space="preserve">, if RAN1 </w:t>
      </w:r>
      <w:r w:rsidR="002D4D91" w:rsidRPr="00CA7178">
        <w:rPr>
          <w:lang w:val="en-US"/>
        </w:rPr>
        <w:t>can identify any</w:t>
      </w:r>
      <w:r w:rsidR="007E71E4" w:rsidRPr="00CA7178">
        <w:rPr>
          <w:lang w:val="en-US"/>
        </w:rPr>
        <w:t xml:space="preserve"> </w:t>
      </w:r>
      <w:r w:rsidR="00241DD5" w:rsidRPr="00CA7178">
        <w:rPr>
          <w:lang w:val="en-US"/>
        </w:rPr>
        <w:t xml:space="preserve">of the above-mentioned </w:t>
      </w:r>
      <w:r w:rsidR="007E71E4" w:rsidRPr="00CA7178">
        <w:rPr>
          <w:lang w:val="en-US"/>
        </w:rPr>
        <w:t xml:space="preserve">scenarios, </w:t>
      </w:r>
      <w:r w:rsidR="002D4D91" w:rsidRPr="00CA7178">
        <w:rPr>
          <w:lang w:val="en-US"/>
        </w:rPr>
        <w:t xml:space="preserve">then </w:t>
      </w:r>
      <w:r w:rsidR="007E71E4" w:rsidRPr="00CA7178">
        <w:rPr>
          <w:lang w:val="en-US"/>
        </w:rPr>
        <w:t xml:space="preserve">RAN1 should support GNSS-challenged UEs </w:t>
      </w:r>
      <w:r w:rsidR="00E650E9" w:rsidRPr="00CA7178">
        <w:rPr>
          <w:lang w:val="en-US"/>
        </w:rPr>
        <w:t>to enhance the robustness of NTN</w:t>
      </w:r>
      <w:r w:rsidR="007E71E4" w:rsidRPr="00CA7178">
        <w:rPr>
          <w:lang w:val="en-US"/>
        </w:rPr>
        <w:t xml:space="preserve">. In </w:t>
      </w:r>
      <w:r w:rsidR="00CD2D5E" w:rsidRPr="00CA7178">
        <w:rPr>
          <w:lang w:val="en-US"/>
        </w:rPr>
        <w:t>those scenarios:</w:t>
      </w:r>
    </w:p>
    <w:p w14:paraId="123345A0" w14:textId="4679473D" w:rsidR="00CD2D5E" w:rsidRPr="00CA7178" w:rsidRDefault="00CD2D5E" w:rsidP="00CD2D5E">
      <w:pPr>
        <w:pStyle w:val="aff3"/>
        <w:numPr>
          <w:ilvl w:val="0"/>
          <w:numId w:val="30"/>
        </w:numPr>
        <w:spacing w:after="0"/>
        <w:contextualSpacing w:val="0"/>
        <w:rPr>
          <w:lang w:val="en-US"/>
        </w:rPr>
      </w:pPr>
      <w:r w:rsidRPr="00CA7178">
        <w:rPr>
          <w:lang w:val="en-US"/>
        </w:rPr>
        <w:t xml:space="preserve">GNSS-challenged UEs can utilize a </w:t>
      </w:r>
      <w:r w:rsidR="00E650E9" w:rsidRPr="00CA7178">
        <w:rPr>
          <w:lang w:val="en-US"/>
        </w:rPr>
        <w:t xml:space="preserve">common TA </w:t>
      </w:r>
      <w:r w:rsidRPr="00CA7178">
        <w:rPr>
          <w:lang w:val="en-US"/>
        </w:rPr>
        <w:t>value</w:t>
      </w:r>
      <w:r w:rsidR="00E650E9" w:rsidRPr="00CA7178">
        <w:rPr>
          <w:lang w:val="en-US"/>
        </w:rPr>
        <w:t xml:space="preserve"> </w:t>
      </w:r>
      <w:r w:rsidR="008A069B" w:rsidRPr="00CA7178">
        <w:rPr>
          <w:lang w:val="en-US"/>
        </w:rPr>
        <w:t xml:space="preserve">to perform </w:t>
      </w:r>
      <w:r w:rsidRPr="00CA7178">
        <w:rPr>
          <w:lang w:val="en-US"/>
        </w:rPr>
        <w:t>coarse</w:t>
      </w:r>
      <w:r w:rsidR="007E71E4" w:rsidRPr="00CA7178">
        <w:rPr>
          <w:lang w:val="en-US"/>
        </w:rPr>
        <w:t xml:space="preserve"> </w:t>
      </w:r>
      <w:r w:rsidR="008A069B" w:rsidRPr="00CA7178">
        <w:rPr>
          <w:lang w:val="en-US"/>
        </w:rPr>
        <w:t>timing and frequency pre-compensation for uplink synchronization</w:t>
      </w:r>
      <w:r w:rsidR="00560EE9" w:rsidRPr="00CA7178">
        <w:rPr>
          <w:lang w:val="en-US"/>
        </w:rPr>
        <w:t>.</w:t>
      </w:r>
    </w:p>
    <w:p w14:paraId="56959EB8" w14:textId="157BE6B2" w:rsidR="00CD2D5E" w:rsidRPr="00CA7178" w:rsidRDefault="00CD2D5E" w:rsidP="00CD2D5E">
      <w:pPr>
        <w:pStyle w:val="aff3"/>
        <w:numPr>
          <w:ilvl w:val="0"/>
          <w:numId w:val="30"/>
        </w:numPr>
        <w:spacing w:after="0"/>
        <w:contextualSpacing w:val="0"/>
        <w:rPr>
          <w:lang w:val="en-US"/>
        </w:rPr>
      </w:pPr>
      <w:r w:rsidRPr="00CA7178">
        <w:rPr>
          <w:lang w:val="en-US"/>
        </w:rPr>
        <w:t xml:space="preserve">The </w:t>
      </w:r>
      <w:r w:rsidR="007E71E4" w:rsidRPr="00CA7178">
        <w:rPr>
          <w:lang w:val="en-US"/>
        </w:rPr>
        <w:t xml:space="preserve">gNB should account for larger timing uncertainties in </w:t>
      </w:r>
      <w:r w:rsidR="00C769B0" w:rsidRPr="00CA7178">
        <w:rPr>
          <w:lang w:val="en-US"/>
        </w:rPr>
        <w:t xml:space="preserve">the received PRACH; for example, it can provision a </w:t>
      </w:r>
      <w:r w:rsidRPr="00CA7178">
        <w:rPr>
          <w:lang w:val="en-US"/>
        </w:rPr>
        <w:t>longer guard time</w:t>
      </w:r>
      <w:r w:rsidR="00A34640" w:rsidRPr="00CA7178">
        <w:rPr>
          <w:lang w:val="en-US"/>
        </w:rPr>
        <w:t>.</w:t>
      </w:r>
    </w:p>
    <w:p w14:paraId="60259EDE" w14:textId="77777777" w:rsidR="00165462" w:rsidRPr="00CA7178" w:rsidRDefault="00165462" w:rsidP="00CD2D5E"/>
    <w:p w14:paraId="33CAA3D2" w14:textId="42C5B66B" w:rsidR="00165462" w:rsidRPr="00CA7178" w:rsidRDefault="00165462" w:rsidP="00CD2D5E">
      <w:r w:rsidRPr="00CA7178">
        <w:t>Also, in the previous RAN1#103-e meeting, it was agreed that in NTN, the network may broadcast a common timing offset value (while the details of this common timing offset are FFS). This common timing offset value can be set to the common TA value.</w:t>
      </w:r>
    </w:p>
    <w:p w14:paraId="4462FE9D" w14:textId="77777777" w:rsidR="00165462" w:rsidRPr="00CA7178" w:rsidRDefault="00165462" w:rsidP="00CD2D5E"/>
    <w:p w14:paraId="277115DD" w14:textId="5A9C973E" w:rsidR="00E650E9" w:rsidRPr="00CA7178" w:rsidRDefault="000A56D9" w:rsidP="00CD2D5E">
      <w:r w:rsidRPr="00CA7178">
        <w:t xml:space="preserve">The common TA </w:t>
      </w:r>
      <w:r w:rsidR="00C17A85" w:rsidRPr="00CA7178">
        <w:t xml:space="preserve">value </w:t>
      </w:r>
      <w:r w:rsidRPr="00CA7178">
        <w:t>can be indicated based on the altitude of the satellite</w:t>
      </w:r>
      <w:r w:rsidR="007E71E4" w:rsidRPr="00CA7178">
        <w:t xml:space="preserve"> and the </w:t>
      </w:r>
      <w:r w:rsidR="0073685F" w:rsidRPr="00CA7178">
        <w:t xml:space="preserve">additional </w:t>
      </w:r>
      <w:r w:rsidR="007E71E4" w:rsidRPr="00CA7178">
        <w:t xml:space="preserve">residual </w:t>
      </w:r>
      <w:r w:rsidR="0073685F" w:rsidRPr="00CA7178">
        <w:t>propagation delay</w:t>
      </w:r>
      <w:r w:rsidR="007E71E4" w:rsidRPr="00CA7178">
        <w:t xml:space="preserve"> due to the </w:t>
      </w:r>
      <w:r w:rsidR="0073685F" w:rsidRPr="00CA7178">
        <w:t xml:space="preserve">slanted beam </w:t>
      </w:r>
      <w:r w:rsidR="00F7794A" w:rsidRPr="00CA7178">
        <w:t xml:space="preserve">between the </w:t>
      </w:r>
      <w:r w:rsidR="0073685F" w:rsidRPr="00CA7178">
        <w:t xml:space="preserve">satellite </w:t>
      </w:r>
      <w:r w:rsidR="00F7794A" w:rsidRPr="00CA7178">
        <w:t>and the ground.</w:t>
      </w:r>
    </w:p>
    <w:p w14:paraId="0CEA42C6" w14:textId="77777777" w:rsidR="00EE44E0" w:rsidRPr="00CA7178" w:rsidRDefault="00EE44E0" w:rsidP="00875262">
      <w:pPr>
        <w:pStyle w:val="aff3"/>
        <w:spacing w:after="0"/>
        <w:ind w:left="0"/>
        <w:contextualSpacing w:val="0"/>
      </w:pPr>
    </w:p>
    <w:p w14:paraId="3BFA60D5" w14:textId="796CBD98" w:rsidR="00EE44E0" w:rsidRPr="00CA7178" w:rsidRDefault="00D952AF" w:rsidP="00875262">
      <w:pPr>
        <w:pStyle w:val="ac"/>
        <w:wordWrap/>
        <w:spacing w:before="0" w:after="0"/>
        <w:ind w:left="1030" w:hangingChars="515" w:hanging="1030"/>
      </w:pPr>
      <w:r w:rsidRPr="00CA7178">
        <w:t xml:space="preserve">Observation </w:t>
      </w:r>
      <w:fldSimple w:instr=" SEQ Observation \* ARABIC ">
        <w:r w:rsidR="00CA7178" w:rsidRPr="00CA7178">
          <w:rPr>
            <w:noProof/>
          </w:rPr>
          <w:t>1</w:t>
        </w:r>
      </w:fldSimple>
      <w:r w:rsidR="00EE44E0" w:rsidRPr="00CA7178">
        <w:t>: T</w:t>
      </w:r>
      <w:r w:rsidR="00905817" w:rsidRPr="00CA7178">
        <w:t xml:space="preserve">he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00905817" w:rsidRPr="00CA7178">
        <w:t xml:space="preserve">, can be divided into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00905817" w:rsidRPr="00CA7178">
        <w:t xml:space="preserve">, and a residual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cRes</m:t>
            </m:r>
          </m:sub>
        </m:sSub>
      </m:oMath>
      <w:r w:rsidR="00EE44E0" w:rsidRPr="00CA7178">
        <w:t>.</w:t>
      </w:r>
      <w:r w:rsidR="00F25D11" w:rsidRPr="00CA7178">
        <w:t xml:space="preserve">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00F25D11" w:rsidRPr="00CA7178">
        <w:t>, can be derived by UE from satellite ephemeris (or simply altitude) information without additional signalling.</w:t>
      </w:r>
    </w:p>
    <w:p w14:paraId="3F5377F0" w14:textId="77777777" w:rsidR="00EE44E0" w:rsidRPr="00CA7178" w:rsidRDefault="00EE44E0" w:rsidP="00875262">
      <w:pPr>
        <w:pStyle w:val="aff3"/>
        <w:spacing w:after="0"/>
        <w:ind w:left="0"/>
        <w:contextualSpacing w:val="0"/>
      </w:pPr>
    </w:p>
    <w:p w14:paraId="5694134D" w14:textId="23C2A982" w:rsidR="00EE44E0" w:rsidRPr="00CA7178" w:rsidRDefault="00905817" w:rsidP="00875262">
      <w:pPr>
        <w:pStyle w:val="aff3"/>
        <w:spacing w:after="0"/>
        <w:ind w:left="0"/>
        <w:contextualSpacing w:val="0"/>
      </w:pPr>
      <w:r w:rsidRPr="00CA7178">
        <w:t xml:space="preserve">The minimum common TA </w:t>
      </w:r>
      <w:r w:rsidR="00F97FEF" w:rsidRPr="00CA7178">
        <w:rPr>
          <w:lang w:val="en-US"/>
        </w:rPr>
        <w:t xml:space="preserve">value </w:t>
      </w:r>
      <w:r w:rsidRPr="00CA7178">
        <w:t xml:space="preserve">can be calculated as </w:t>
      </w:r>
      <m:oMath>
        <m:sSub>
          <m:sSubPr>
            <m:ctrlPr>
              <w:rPr>
                <w:rFonts w:ascii="Cambria Math" w:hAnsi="Cambria Math"/>
                <w:i/>
              </w:rPr>
            </m:ctrlPr>
          </m:sSubPr>
          <m:e>
            <m:r>
              <w:rPr>
                <w:rFonts w:ascii="Cambria Math" w:hAnsi="Cambria Math"/>
              </w:rPr>
              <m:t>T</m:t>
            </m:r>
          </m:e>
          <m:sub>
            <m:r>
              <w:rPr>
                <w:rFonts w:ascii="Cambria Math" w:hAnsi="Cambria Math"/>
              </w:rPr>
              <m:t>c0</m:t>
            </m:r>
          </m:sub>
        </m:sSub>
        <m:r>
          <w:rPr>
            <w:rFonts w:ascii="Cambria Math" w:hAnsi="Cambria Math"/>
          </w:rPr>
          <m:t>=h/c</m:t>
        </m:r>
      </m:oMath>
      <w:r w:rsidRPr="00CA7178">
        <w:t xml:space="preserve">, where </w:t>
      </w:r>
      <m:oMath>
        <m:r>
          <w:rPr>
            <w:rFonts w:ascii="Cambria Math" w:hAnsi="Cambria Math"/>
          </w:rPr>
          <m:t>h</m:t>
        </m:r>
      </m:oMath>
      <w:r w:rsidRPr="00CA7178" w:rsidDel="00CD1263">
        <w:t xml:space="preserve"> </w:t>
      </w:r>
      <w:r w:rsidRPr="00CA7178">
        <w:t xml:space="preserve">is the </w:t>
      </w:r>
      <w:r w:rsidR="00EE44E0" w:rsidRPr="00CA7178">
        <w:rPr>
          <w:lang w:val="en-US"/>
        </w:rPr>
        <w:t xml:space="preserve">altitude of the </w:t>
      </w:r>
      <w:r w:rsidR="00EE44E0" w:rsidRPr="00CA7178">
        <w:t xml:space="preserve">satellite </w:t>
      </w:r>
      <w:r w:rsidRPr="00CA7178">
        <w:t xml:space="preserve">and </w:t>
      </w:r>
      <m:oMath>
        <m:r>
          <w:rPr>
            <w:rFonts w:ascii="Cambria Math" w:hAnsi="Cambria Math"/>
          </w:rPr>
          <m:t>c</m:t>
        </m:r>
      </m:oMath>
      <w:r w:rsidR="00EE44E0" w:rsidRPr="00CA7178">
        <w:t xml:space="preserve"> is the speed of light.</w:t>
      </w:r>
    </w:p>
    <w:p w14:paraId="4CBEB6B4" w14:textId="5454F277" w:rsidR="00EE44E0" w:rsidRPr="00CA7178" w:rsidRDefault="00EE44E0" w:rsidP="00875262">
      <w:pPr>
        <w:pStyle w:val="aff3"/>
        <w:spacing w:after="0"/>
        <w:ind w:left="0"/>
        <w:contextualSpacing w:val="0"/>
      </w:pPr>
    </w:p>
    <w:p w14:paraId="22CA7680" w14:textId="3683A5F9" w:rsidR="00905817" w:rsidRPr="00CA7178" w:rsidRDefault="00905817" w:rsidP="00875262">
      <w:pPr>
        <w:pStyle w:val="aff3"/>
        <w:spacing w:after="0"/>
        <w:ind w:left="0"/>
        <w:contextualSpacing w:val="0"/>
        <w:rPr>
          <w:lang w:val="en-US"/>
        </w:rPr>
      </w:pPr>
      <w:r w:rsidRPr="00CA7178">
        <w:t xml:space="preserve">The common TA </w:t>
      </w:r>
      <w:r w:rsidR="0080269B" w:rsidRPr="00CA7178">
        <w:rPr>
          <w:lang w:val="en-US"/>
        </w:rPr>
        <w:t xml:space="preserve">value </w:t>
      </w:r>
      <w:r w:rsidRPr="00CA7178">
        <w:t xml:space="preserve">can </w:t>
      </w:r>
      <w:r w:rsidR="00EE44E0" w:rsidRPr="00CA7178">
        <w:rPr>
          <w:lang w:val="en-US"/>
        </w:rPr>
        <w:t xml:space="preserve">then </w:t>
      </w:r>
      <w:r w:rsidRPr="00CA7178">
        <w:t xml:space="preserve">be determined </w:t>
      </w:r>
      <w:r w:rsidR="00EE44E0" w:rsidRPr="00CA7178">
        <w:rPr>
          <w:lang w:val="en-US"/>
        </w:rPr>
        <w:t>as:</w:t>
      </w:r>
    </w:p>
    <w:p w14:paraId="4C30D34F" w14:textId="51F51671" w:rsidR="00905817" w:rsidRPr="00CA7178" w:rsidRDefault="00987A3B" w:rsidP="00875262">
      <w:pPr>
        <w:pStyle w:val="aff3"/>
        <w:spacing w:after="0"/>
        <w:ind w:left="0"/>
        <w:contextualSpacing w:val="0"/>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=s∙</m:t>
        </m:r>
        <m:f>
          <m:fPr>
            <m:ctrlPr>
              <w:rPr>
                <w:rFonts w:ascii="Cambria Math" w:hAnsi="Cambria Math"/>
                <w:i/>
              </w:rPr>
            </m:ctrlPr>
          </m:fPr>
          <m:num>
            <m:r>
              <w:rPr>
                <w:rFonts w:ascii="Cambria Math" w:hAnsi="Cambria Math"/>
              </w:rPr>
              <m:t>h</m:t>
            </m:r>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cRes</m:t>
            </m:r>
          </m:sub>
        </m:sSub>
      </m:oMath>
      <w:r w:rsidR="00EE44E0" w:rsidRPr="00CA7178">
        <w:rPr>
          <w:lang w:val="en-US"/>
        </w:rPr>
        <w:tab/>
      </w:r>
      <w:r w:rsidR="005278DB" w:rsidRPr="00CA7178">
        <w:rPr>
          <w:lang w:val="en-US"/>
        </w:rPr>
        <w:tab/>
      </w:r>
      <w:r w:rsidR="00EE44E0" w:rsidRPr="00CA7178">
        <w:rPr>
          <w:lang w:val="en-US"/>
        </w:rPr>
        <w:t>(</w:t>
      </w:r>
      <w:r w:rsidR="00367712" w:rsidRPr="00CA7178">
        <w:rPr>
          <w:lang w:val="en-US"/>
        </w:rPr>
        <w:t>2</w:t>
      </w:r>
      <w:r w:rsidR="00EE44E0" w:rsidRPr="00CA7178">
        <w:rPr>
          <w:lang w:val="en-US"/>
        </w:rPr>
        <w:t>)</w:t>
      </w:r>
    </w:p>
    <w:p w14:paraId="41B7DFBB" w14:textId="1B36CEC1" w:rsidR="00C20796" w:rsidRPr="00CA7178" w:rsidRDefault="00905817" w:rsidP="00875262">
      <w:pPr>
        <w:wordWrap/>
      </w:pPr>
      <w:r w:rsidRPr="00CA7178">
        <w:t xml:space="preserve">where </w:t>
      </w:r>
      <m:oMath>
        <m:r>
          <w:rPr>
            <w:rFonts w:ascii="Cambria Math" w:hAnsi="Cambria Math"/>
          </w:rPr>
          <m:t>s</m:t>
        </m:r>
      </m:oMath>
      <w:r w:rsidRPr="00CA7178">
        <w:t xml:space="preserve"> </w:t>
      </w:r>
      <w:r w:rsidR="006B7441" w:rsidRPr="00CA7178">
        <w:t xml:space="preserve">can be indicated to be 2 (or a larger value), given the Rel-17 </w:t>
      </w:r>
      <w:r w:rsidR="00C20796" w:rsidRPr="00CA7178">
        <w:t xml:space="preserve">NR NTN </w:t>
      </w:r>
      <w:r w:rsidR="006B7441" w:rsidRPr="00CA7178">
        <w:t>emphasis on transparent satellite payloads.</w:t>
      </w:r>
      <w:r w:rsidR="0073685F" w:rsidRPr="00CA7178">
        <w:t xml:space="preserve"> Thus, </w:t>
      </w:r>
      <m:oMath>
        <m:sSub>
          <m:sSubPr>
            <m:ctrlPr>
              <w:rPr>
                <w:rFonts w:ascii="Cambria Math" w:hAnsi="Cambria Math"/>
                <w:i/>
              </w:rPr>
            </m:ctrlPr>
          </m:sSubPr>
          <m:e>
            <m:r>
              <w:rPr>
                <w:rFonts w:ascii="Cambria Math" w:hAnsi="Cambria Math"/>
              </w:rPr>
              <m:t>T</m:t>
            </m:r>
          </m:e>
          <m:sub>
            <m:r>
              <w:rPr>
                <w:rFonts w:ascii="Cambria Math" w:hAnsi="Cambria Math"/>
              </w:rPr>
              <m:t>cRes</m:t>
            </m:r>
          </m:sub>
        </m:sSub>
      </m:oMath>
      <w:r w:rsidR="0073685F" w:rsidRPr="00CA7178">
        <w:t xml:space="preserve"> will </w:t>
      </w:r>
      <w:r w:rsidR="00F95D3D" w:rsidRPr="00CA7178">
        <w:t>account for</w:t>
      </w:r>
      <w:r w:rsidR="0073685F" w:rsidRPr="00CA7178">
        <w:t xml:space="preserve"> the </w:t>
      </w:r>
      <w:r w:rsidR="00F95D3D" w:rsidRPr="00CA7178">
        <w:t xml:space="preserve">total </w:t>
      </w:r>
      <w:r w:rsidR="0073685F" w:rsidRPr="00CA7178">
        <w:t xml:space="preserve">propagation delay from </w:t>
      </w:r>
      <w:r w:rsidR="00F95D3D" w:rsidRPr="00CA7178">
        <w:t xml:space="preserve">the </w:t>
      </w:r>
      <w:r w:rsidR="0073685F" w:rsidRPr="00CA7178">
        <w:t xml:space="preserve">service link </w:t>
      </w:r>
      <w:r w:rsidR="0073685F" w:rsidRPr="00CA7178">
        <w:rPr>
          <w:i/>
        </w:rPr>
        <w:t>and</w:t>
      </w:r>
      <w:r w:rsidR="0073685F" w:rsidRPr="00CA7178">
        <w:t xml:space="preserve"> </w:t>
      </w:r>
      <w:r w:rsidR="00F95D3D" w:rsidRPr="00CA7178">
        <w:t xml:space="preserve">the </w:t>
      </w:r>
      <w:r w:rsidR="0073685F" w:rsidRPr="00CA7178">
        <w:t xml:space="preserve">access link. </w:t>
      </w:r>
      <w:r w:rsidR="0073685F" w:rsidRPr="00CA7178">
        <w:rPr>
          <w:lang w:eastAsia="en-US"/>
        </w:rPr>
        <w:t xml:space="preserve">In a future release, if evolved NTN considers </w:t>
      </w:r>
      <w:r w:rsidR="00C20796" w:rsidRPr="00CA7178">
        <w:rPr>
          <w:lang w:eastAsia="en-US"/>
        </w:rPr>
        <w:t xml:space="preserve">regenerative satellite payloads, then </w:t>
      </w:r>
      <m:oMath>
        <m:r>
          <w:rPr>
            <w:rFonts w:ascii="Cambria Math" w:hAnsi="Cambria Math"/>
          </w:rPr>
          <m:t>s</m:t>
        </m:r>
      </m:oMath>
      <w:r w:rsidR="00C20796" w:rsidRPr="00CA7178">
        <w:t xml:space="preserve"> can be indicated to be 1 if the common TA </w:t>
      </w:r>
      <w:r w:rsidR="00C955D3" w:rsidRPr="00CA7178">
        <w:t xml:space="preserve">value </w:t>
      </w:r>
      <w:r w:rsidR="00C20796" w:rsidRPr="00CA7178">
        <w:t>only includes the</w:t>
      </w:r>
      <w:r w:rsidR="0073685F" w:rsidRPr="00CA7178">
        <w:t xml:space="preserve"> propagation delay from</w:t>
      </w:r>
      <w:r w:rsidR="00C20796" w:rsidRPr="00CA7178">
        <w:t xml:space="preserve"> </w:t>
      </w:r>
      <w:r w:rsidR="00C955D3" w:rsidRPr="00CA7178">
        <w:t xml:space="preserve">the </w:t>
      </w:r>
      <w:r w:rsidR="00C20796" w:rsidRPr="00CA7178">
        <w:t>service link.</w:t>
      </w:r>
    </w:p>
    <w:p w14:paraId="716F57D4" w14:textId="7D6BFCE9" w:rsidR="00F25D11" w:rsidRPr="00CA7178" w:rsidRDefault="00F25D11" w:rsidP="00875262">
      <w:pPr>
        <w:wordWrap/>
      </w:pPr>
    </w:p>
    <w:p w14:paraId="594F06FD" w14:textId="13960CC2" w:rsidR="00F25D11" w:rsidRPr="00CA7178" w:rsidRDefault="00F25D11" w:rsidP="00875262">
      <w:pPr>
        <w:wordWrap/>
        <w:ind w:left="902" w:hangingChars="451" w:hanging="902"/>
        <w:jc w:val="both"/>
        <w:rPr>
          <w:rFonts w:eastAsia="맑은 고딕"/>
          <w:b/>
          <w:i/>
          <w:color w:val="000000"/>
        </w:rPr>
      </w:pPr>
      <w:bookmarkStart w:id="10" w:name="_Ref68001355"/>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sidR="00CA7178">
        <w:rPr>
          <w:rFonts w:eastAsia="맑은 고딕"/>
          <w:b/>
          <w:i/>
          <w:noProof/>
          <w:color w:val="000000"/>
        </w:rPr>
        <w:t>5</w:t>
      </w:r>
      <w:r w:rsidRPr="00CA7178">
        <w:rPr>
          <w:rFonts w:eastAsia="맑은 고딕"/>
          <w:b/>
          <w:i/>
          <w:color w:val="000000"/>
        </w:rPr>
        <w:fldChar w:fldCharType="end"/>
      </w:r>
      <w:r w:rsidRPr="00CA7178">
        <w:rPr>
          <w:rFonts w:eastAsia="맑은 고딕"/>
          <w:b/>
          <w:i/>
          <w:color w:val="000000"/>
        </w:rPr>
        <w:t>: A gNB signals residual common TA value to UEs such that UEs can derive common TA by adding to minimum common TA value, which can be obtained by UE from the satellite ephemeris (or altitude) information.</w:t>
      </w:r>
      <w:bookmarkEnd w:id="10"/>
    </w:p>
    <w:p w14:paraId="4EC3ECF6" w14:textId="4133EC01" w:rsidR="004F3F1F" w:rsidRPr="00CA7178" w:rsidRDefault="004F3F1F" w:rsidP="00875262">
      <w:pPr>
        <w:wordWrap/>
        <w:rPr>
          <w:lang w:val="en-GB" w:eastAsia="en-US"/>
        </w:rPr>
      </w:pPr>
    </w:p>
    <w:p w14:paraId="3501DCEE" w14:textId="18E030A2" w:rsidR="002A3F56" w:rsidRPr="00CA7178" w:rsidRDefault="001468A3" w:rsidP="00875262">
      <w:pPr>
        <w:wordWrap/>
        <w:jc w:val="both"/>
      </w:pPr>
      <w:r w:rsidRPr="00CA7178">
        <w:t>When</w:t>
      </w:r>
      <w:r w:rsidR="00C60ADE" w:rsidRPr="00CA7178">
        <w:t xml:space="preserve"> </w:t>
      </w:r>
      <w:r w:rsidR="005136A6" w:rsidRPr="00CA7178">
        <w:t>a UE</w:t>
      </w:r>
      <w:r w:rsidR="00C60ADE" w:rsidRPr="00CA7178">
        <w:t xml:space="preserve"> can </w:t>
      </w:r>
      <w:r w:rsidR="005136A6" w:rsidRPr="00CA7178">
        <w:t xml:space="preserve">precisely estimate, and apply, a </w:t>
      </w:r>
      <w:r w:rsidR="00C60ADE" w:rsidRPr="00CA7178">
        <w:t xml:space="preserve">UE-specific TA for PRACH transmission, the residual TA </w:t>
      </w:r>
      <w:r w:rsidR="007A3553" w:rsidRPr="00CA7178">
        <w:t xml:space="preserve">value </w:t>
      </w:r>
      <w:r w:rsidR="00C60ADE" w:rsidRPr="00CA7178">
        <w:t xml:space="preserve">would be </w:t>
      </w:r>
      <w:r w:rsidRPr="00CA7178">
        <w:t>insignificant; it would fall</w:t>
      </w:r>
      <w:r w:rsidR="00C60ADE" w:rsidRPr="00CA7178">
        <w:t xml:space="preserve"> within the TA value signaling range in </w:t>
      </w:r>
      <w:r w:rsidR="007A3553" w:rsidRPr="00CA7178">
        <w:t xml:space="preserve">the </w:t>
      </w:r>
      <w:r w:rsidR="00C60ADE" w:rsidRPr="00CA7178">
        <w:t xml:space="preserve">RAR. </w:t>
      </w:r>
      <w:r w:rsidR="00863CF2" w:rsidRPr="00CA7178">
        <w:t xml:space="preserve">However, for GNSS-challenged UEs, the residual TA </w:t>
      </w:r>
      <w:r w:rsidR="007A3553" w:rsidRPr="00CA7178">
        <w:t>value may differ significantly</w:t>
      </w:r>
      <w:r w:rsidR="00863CF2" w:rsidRPr="00CA7178">
        <w:t xml:space="preserve"> from the </w:t>
      </w:r>
      <w:r w:rsidR="007A3553" w:rsidRPr="00CA7178">
        <w:t xml:space="preserve">indicated </w:t>
      </w:r>
      <w:r w:rsidR="00863CF2" w:rsidRPr="00CA7178">
        <w:t>common TA value</w:t>
      </w:r>
      <w:r w:rsidR="007A3553" w:rsidRPr="00CA7178">
        <w:t xml:space="preserve">; </w:t>
      </w:r>
      <w:r w:rsidR="002A3F56" w:rsidRPr="00CA7178">
        <w:t xml:space="preserve">if so, then </w:t>
      </w:r>
      <w:r w:rsidR="007A3553" w:rsidRPr="00CA7178">
        <w:t xml:space="preserve">it </w:t>
      </w:r>
      <w:r w:rsidR="004F168C" w:rsidRPr="00CA7178">
        <w:t xml:space="preserve">cannot be signaled </w:t>
      </w:r>
      <w:r w:rsidR="007A3553" w:rsidRPr="00CA7178">
        <w:t>to the</w:t>
      </w:r>
      <w:r w:rsidR="004F168C" w:rsidRPr="00CA7178">
        <w:t xml:space="preserve"> UE using the TA </w:t>
      </w:r>
      <w:r w:rsidR="007A3553" w:rsidRPr="00CA7178">
        <w:t xml:space="preserve">value signaling </w:t>
      </w:r>
      <w:r w:rsidR="004F168C" w:rsidRPr="00CA7178">
        <w:t xml:space="preserve">range in </w:t>
      </w:r>
      <w:r w:rsidR="007A3553" w:rsidRPr="00CA7178">
        <w:t xml:space="preserve">the </w:t>
      </w:r>
      <w:r w:rsidR="002A3F56" w:rsidRPr="00CA7178">
        <w:t>RAR:</w:t>
      </w:r>
    </w:p>
    <w:p w14:paraId="308E49A3" w14:textId="442F3F4F" w:rsidR="002A3F56" w:rsidRPr="00CA7178" w:rsidRDefault="002A3F56" w:rsidP="002A3F56">
      <w:pPr>
        <w:pStyle w:val="aff3"/>
        <w:numPr>
          <w:ilvl w:val="0"/>
          <w:numId w:val="34"/>
        </w:numPr>
        <w:jc w:val="both"/>
      </w:pPr>
      <w:r w:rsidRPr="00CA7178">
        <w:rPr>
          <w:lang w:val="en-US"/>
        </w:rPr>
        <w:t>I</w:t>
      </w:r>
      <w:r w:rsidR="004F168C" w:rsidRPr="00CA7178">
        <w:t xml:space="preserve">n 38.213, </w:t>
      </w:r>
      <w:r w:rsidRPr="00CA7178">
        <w:rPr>
          <w:lang w:val="en-US"/>
        </w:rPr>
        <w:t>the maximum value of</w:t>
      </w:r>
      <w:r w:rsidR="004F168C" w:rsidRPr="00CA7178">
        <w:rPr>
          <w:noProof/>
          <w:position w:val="-10"/>
          <w:lang w:val="en-US" w:eastAsia="ko-KR"/>
        </w:rPr>
        <w:drawing>
          <wp:inline distT="0" distB="0" distL="0" distR="0" wp14:anchorId="06AE8A85" wp14:editId="6FD1ACFB">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CA7178">
        <w:rPr>
          <w:lang w:val="en-US"/>
        </w:rPr>
        <w:t>is</w:t>
      </w:r>
      <w:r w:rsidR="004F168C" w:rsidRPr="00CA7178">
        <w:t xml:space="preserve"> 3846, </w:t>
      </w:r>
      <w:r w:rsidRPr="00CA7178">
        <w:rPr>
          <w:lang w:val="en-US"/>
        </w:rPr>
        <w:t>yielding</w:t>
      </w:r>
      <w:r w:rsidR="004F168C" w:rsidRPr="00CA7178">
        <w:t xml:space="preserve"> </w:t>
      </w:r>
      <w:r w:rsidR="004F168C" w:rsidRPr="00CA7178">
        <w:rPr>
          <w:noProof/>
          <w:position w:val="-10"/>
          <w:lang w:val="en-US" w:eastAsia="ko-KR"/>
        </w:rPr>
        <w:drawing>
          <wp:inline distT="0" distB="0" distL="0" distR="0" wp14:anchorId="52884A1F" wp14:editId="3F61858F">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CA7178">
        <w:rPr>
          <w:lang w:val="en-US"/>
        </w:rPr>
        <w:t>which is</w:t>
      </w:r>
      <w:r w:rsidR="004F168C" w:rsidRPr="00CA7178">
        <w:t xml:space="preserve"> </w:t>
      </w:r>
      <w:r w:rsidRPr="00CA7178">
        <w:t>1,476,864 for 15 kHz SCS</w:t>
      </w:r>
      <w:r w:rsidRPr="00CA7178">
        <w:rPr>
          <w:lang w:val="en-US"/>
        </w:rPr>
        <w:t>.</w:t>
      </w:r>
    </w:p>
    <w:p w14:paraId="2C79D938" w14:textId="5D2E24B2" w:rsidR="002A3F56" w:rsidRPr="00CA7178" w:rsidRDefault="002A3F56" w:rsidP="002A3F56">
      <w:pPr>
        <w:pStyle w:val="aff3"/>
        <w:numPr>
          <w:ilvl w:val="0"/>
          <w:numId w:val="34"/>
        </w:numPr>
        <w:jc w:val="both"/>
      </w:pPr>
      <w:r w:rsidRPr="00CA7178">
        <w:t>M</w:t>
      </w:r>
      <w:r w:rsidR="002A5BC7" w:rsidRPr="00CA7178">
        <w:t>ultiplying</w:t>
      </w:r>
      <w:r w:rsidRPr="00CA7178">
        <w:t xml:space="preserve"> N</w:t>
      </w:r>
      <w:r w:rsidRPr="00CA7178">
        <w:rPr>
          <w:vertAlign w:val="subscript"/>
        </w:rPr>
        <w:t>TA</w:t>
      </w:r>
      <w:r w:rsidRPr="00CA7178">
        <w:t xml:space="preserve"> </w:t>
      </w:r>
      <w:r w:rsidRPr="00CA7178">
        <w:rPr>
          <w:lang w:val="en-US"/>
        </w:rPr>
        <w:t xml:space="preserve">by the </w:t>
      </w:r>
      <w:r w:rsidR="002A5BC7" w:rsidRPr="00CA7178">
        <w:t xml:space="preserve">NR basic time unit, i.e., </w:t>
      </w:r>
      <w:r w:rsidR="002A5BC7" w:rsidRPr="00CA7178">
        <w:rPr>
          <w:i/>
        </w:rPr>
        <w:t>T</w:t>
      </w:r>
      <w:r w:rsidR="002A5BC7" w:rsidRPr="00CA7178">
        <w:rPr>
          <w:i/>
          <w:vertAlign w:val="subscript"/>
        </w:rPr>
        <w:t>c</w:t>
      </w:r>
      <w:r w:rsidR="002A5BC7" w:rsidRPr="00CA7178">
        <w:t xml:space="preserve"> = 0.509 ns, </w:t>
      </w:r>
      <w:r w:rsidRPr="00CA7178">
        <w:rPr>
          <w:lang w:val="en-US"/>
        </w:rPr>
        <w:t xml:space="preserve">yields </w:t>
      </w:r>
      <w:r w:rsidRPr="00CA7178">
        <w:t xml:space="preserve">0.751 ms </w:t>
      </w:r>
      <w:r w:rsidRPr="00CA7178">
        <w:rPr>
          <w:lang w:val="en-US"/>
        </w:rPr>
        <w:t xml:space="preserve">as </w:t>
      </w:r>
      <w:r w:rsidR="002A5BC7" w:rsidRPr="00CA7178">
        <w:t xml:space="preserve">the maximum TA that can be indicated in </w:t>
      </w:r>
      <w:r w:rsidRPr="00CA7178">
        <w:rPr>
          <w:lang w:val="en-US"/>
        </w:rPr>
        <w:t xml:space="preserve">the </w:t>
      </w:r>
      <w:r w:rsidRPr="00CA7178">
        <w:t xml:space="preserve">RAR; this </w:t>
      </w:r>
      <w:r w:rsidR="002A5BC7" w:rsidRPr="00CA7178">
        <w:t xml:space="preserve">corresponds to </w:t>
      </w:r>
      <w:r w:rsidRPr="00CA7178">
        <w:rPr>
          <w:lang w:val="en-US"/>
        </w:rPr>
        <w:t xml:space="preserve">a maximum </w:t>
      </w:r>
      <w:r w:rsidR="002A5BC7" w:rsidRPr="00CA7178">
        <w:t xml:space="preserve">cell size of </w:t>
      </w:r>
      <w:r w:rsidRPr="00CA7178">
        <w:t>225 km</w:t>
      </w:r>
      <w:r w:rsidRPr="00CA7178">
        <w:rPr>
          <w:lang w:val="en-US"/>
        </w:rPr>
        <w:t>.</w:t>
      </w:r>
    </w:p>
    <w:p w14:paraId="695C0EAC" w14:textId="55877C60" w:rsidR="002A3F56" w:rsidRPr="00CA7178" w:rsidRDefault="002A3F56" w:rsidP="002A3F56">
      <w:pPr>
        <w:pStyle w:val="aff3"/>
        <w:numPr>
          <w:ilvl w:val="0"/>
          <w:numId w:val="34"/>
        </w:numPr>
        <w:jc w:val="both"/>
      </w:pPr>
      <w:r w:rsidRPr="00CA7178">
        <w:rPr>
          <w:lang w:val="en-US"/>
        </w:rPr>
        <w:t xml:space="preserve">The </w:t>
      </w:r>
      <w:r w:rsidR="002A5BC7" w:rsidRPr="00CA7178">
        <w:t>typical</w:t>
      </w:r>
      <w:r w:rsidRPr="00CA7178">
        <w:t xml:space="preserve"> satellite beam footprint size is </w:t>
      </w:r>
      <w:r w:rsidR="002A5BC7" w:rsidRPr="00CA7178">
        <w:t xml:space="preserve">100 – 1000 km for LEO and 200 – 3500 km for GEO, </w:t>
      </w:r>
      <w:r w:rsidRPr="00CA7178">
        <w:rPr>
          <w:lang w:val="en-US"/>
        </w:rPr>
        <w:t>which may exceed the above-mentioned maximum cell size</w:t>
      </w:r>
      <w:r w:rsidRPr="00CA7178">
        <w:t>.</w:t>
      </w:r>
    </w:p>
    <w:p w14:paraId="2C9C9CBC" w14:textId="689199DA" w:rsidR="00C64D5C" w:rsidRPr="00CA7178" w:rsidRDefault="00C64D5C" w:rsidP="00875262">
      <w:pPr>
        <w:wordWrap/>
        <w:jc w:val="both"/>
      </w:pPr>
      <w:r w:rsidRPr="00CA7178">
        <w:t xml:space="preserve">One solution is to extend the current TA value </w:t>
      </w:r>
      <w:r w:rsidR="00155A5F" w:rsidRPr="00CA7178">
        <w:t xml:space="preserve">signaling </w:t>
      </w:r>
      <w:r w:rsidRPr="00CA7178">
        <w:t xml:space="preserve">range </w:t>
      </w:r>
      <w:r w:rsidR="00155A5F" w:rsidRPr="00CA7178">
        <w:t xml:space="preserve">in the RAR </w:t>
      </w:r>
      <w:r w:rsidRPr="00CA7178">
        <w:t xml:space="preserve">for NTN. </w:t>
      </w:r>
      <w:r w:rsidR="002A5BC7" w:rsidRPr="00CA7178">
        <w:t>A</w:t>
      </w:r>
      <w:r w:rsidRPr="00CA7178">
        <w:t xml:space="preserve">nother </w:t>
      </w:r>
      <w:r w:rsidR="00155A5F" w:rsidRPr="00CA7178">
        <w:t xml:space="preserve">solution </w:t>
      </w:r>
      <w:r w:rsidRPr="00CA7178">
        <w:t xml:space="preserve">is to </w:t>
      </w:r>
      <w:r w:rsidR="002A5BC7" w:rsidRPr="00CA7178">
        <w:t>signal</w:t>
      </w:r>
      <w:r w:rsidRPr="00CA7178">
        <w:t xml:space="preserve"> </w:t>
      </w:r>
      <w:r w:rsidR="00C71266" w:rsidRPr="00CA7178">
        <w:t>several</w:t>
      </w:r>
      <w:r w:rsidRPr="00CA7178">
        <w:t xml:space="preserve"> </w:t>
      </w:r>
      <w:r w:rsidR="00155A5F" w:rsidRPr="00CA7178">
        <w:t xml:space="preserve">common </w:t>
      </w:r>
      <w:r w:rsidR="00C71266" w:rsidRPr="00CA7178">
        <w:t>TA values; f</w:t>
      </w:r>
      <w:r w:rsidRPr="00CA7178">
        <w:t>or example, one cell can be divided into thr</w:t>
      </w:r>
      <w:r w:rsidR="00C71266" w:rsidRPr="00CA7178">
        <w:t xml:space="preserve">ee zones </w:t>
      </w:r>
      <w:r w:rsidRPr="00CA7178">
        <w:t>as shown in</w:t>
      </w:r>
      <w:r w:rsidR="00CF0033" w:rsidRPr="00CA7178">
        <w:t xml:space="preserve"> </w:t>
      </w:r>
      <w:r w:rsidR="00CF0033" w:rsidRPr="00CA7178">
        <w:fldChar w:fldCharType="begin"/>
      </w:r>
      <w:r w:rsidR="00CF0033" w:rsidRPr="00CA7178">
        <w:instrText xml:space="preserve"> REF _Ref54258467 \h </w:instrText>
      </w:r>
      <w:r w:rsidR="00CA7178">
        <w:instrText xml:space="preserve"> \* MERGEFORMAT </w:instrText>
      </w:r>
      <w:r w:rsidR="00CF0033" w:rsidRPr="00CA7178">
        <w:fldChar w:fldCharType="separate"/>
      </w:r>
      <w:r w:rsidR="00CA7178" w:rsidRPr="00CA7178">
        <w:t xml:space="preserve">Figure </w:t>
      </w:r>
      <w:r w:rsidR="00CA7178" w:rsidRPr="00CA7178">
        <w:rPr>
          <w:noProof/>
        </w:rPr>
        <w:t>1</w:t>
      </w:r>
      <w:r w:rsidR="00CF0033" w:rsidRPr="00CA7178">
        <w:fldChar w:fldCharType="end"/>
      </w:r>
      <w:r w:rsidRPr="00CA7178">
        <w:t>.</w:t>
      </w:r>
    </w:p>
    <w:p w14:paraId="3D015419" w14:textId="77777777" w:rsidR="00CF0033" w:rsidRPr="00CA7178" w:rsidRDefault="00C64D5C" w:rsidP="00875262">
      <w:pPr>
        <w:keepNext/>
        <w:wordWrap/>
        <w:jc w:val="both"/>
      </w:pPr>
      <w:r w:rsidRPr="00CA7178">
        <w:rPr>
          <w:noProof/>
        </w:rPr>
        <mc:AlternateContent>
          <mc:Choice Requires="wpc">
            <w:drawing>
              <wp:inline distT="0" distB="0" distL="0" distR="0" wp14:anchorId="3824CB58" wp14:editId="7699BB78">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F0F7C" w14:textId="77777777" w:rsidR="002A5D9C" w:rsidRPr="00F14058" w:rsidRDefault="002A5D9C" w:rsidP="00C64D5C">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1B082" w14:textId="77777777" w:rsidR="002A5D9C" w:rsidRPr="00F14058" w:rsidRDefault="002A5D9C" w:rsidP="00C64D5C">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D485C" w14:textId="77777777" w:rsidR="002A5D9C" w:rsidRPr="00F14058" w:rsidRDefault="002A5D9C" w:rsidP="00C64D5C">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DF6CB" w14:textId="77777777" w:rsidR="002A5D9C" w:rsidRPr="00F14058" w:rsidRDefault="002A5D9C" w:rsidP="00C64D5C">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1AFDF" w14:textId="77777777" w:rsidR="002A5D9C" w:rsidRPr="00F14058" w:rsidRDefault="002A5D9C" w:rsidP="00C64D5C">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24CB58"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00F0F7C" w14:textId="77777777" w:rsidR="002A5D9C" w:rsidRPr="00F14058" w:rsidRDefault="002A5D9C" w:rsidP="00C64D5C">
                        <w:r>
                          <w:t>Zone 2</w:t>
                        </w:r>
                      </w:p>
                    </w:txbxContent>
                  </v:textbox>
                </v:shape>
                <v:shape id="Text Box 59" o:spid="_x0000_s1032" type="#_x0000_t202" style="position:absolute;left:22513;top:12815;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5CD1B082" w14:textId="77777777" w:rsidR="002A5D9C" w:rsidRPr="00F14058" w:rsidRDefault="002A5D9C" w:rsidP="00C64D5C">
                        <w:r>
                          <w:t>Central Zone</w:t>
                        </w:r>
                      </w:p>
                    </w:txbxContent>
                  </v:textbox>
                </v:shape>
                <v:shape id="Text Box 60" o:spid="_x0000_s1033" type="#_x0000_t202" style="position:absolute;left:31990;top:9220;width:70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36D485C" w14:textId="77777777" w:rsidR="002A5D9C" w:rsidRPr="00F14058" w:rsidRDefault="002A5D9C" w:rsidP="00C64D5C">
                        <w:r>
                          <w:t>Zone 1</w:t>
                        </w:r>
                      </w:p>
                    </w:txbxContent>
                  </v:textbox>
                </v:shape>
                <v:oval id="Oval 61" o:spid="_x0000_s1034" style="position:absolute;left:16306;top:14401;width:686;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" fillcolor="black [3213]" strokecolor="#1f4d78 [1604]" strokeweight="1pt">
                  <v:stroke joinstyle="miter"/>
                </v:oval>
                <v:oval id="Oval 62" o:spid="_x0000_s1035" style="position:absolute;left:35814;top:14630;width:685;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27DF6CB" w14:textId="77777777" w:rsidR="002A5D9C" w:rsidRPr="00F14058" w:rsidRDefault="002A5D9C" w:rsidP="00C64D5C">
                        <w:pPr>
                          <w:jc w:val="center"/>
                        </w:pPr>
                        <w:r>
                          <w:t>A</w:t>
                        </w:r>
                      </w:p>
                    </w:txbxContent>
                  </v:textbox>
                </v:shape>
                <v:shape id="Text Box 64" o:spid="_x0000_s1037" type="#_x0000_t202" style="position:absolute;left:13092;top:15468;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571AFDF" w14:textId="77777777" w:rsidR="002A5D9C" w:rsidRPr="00F14058" w:rsidRDefault="002A5D9C" w:rsidP="00C64D5C">
                        <w:pPr>
                          <w:jc w:val="center"/>
                        </w:pPr>
                        <w:r>
                          <w:t>B</w:t>
                        </w:r>
                      </w:p>
                    </w:txbxContent>
                  </v:textbox>
                </v:shape>
                <w10:anchorlock/>
              </v:group>
            </w:pict>
          </mc:Fallback>
        </mc:AlternateContent>
      </w:r>
    </w:p>
    <w:p w14:paraId="0F3595F7" w14:textId="33A48954" w:rsidR="00C64D5C" w:rsidRPr="00CA7178" w:rsidRDefault="00CF0033" w:rsidP="00875262">
      <w:pPr>
        <w:pStyle w:val="ac"/>
        <w:wordWrap/>
        <w:spacing w:before="0" w:after="0"/>
        <w:jc w:val="center"/>
      </w:pPr>
      <w:bookmarkStart w:id="11" w:name="_Ref54258467"/>
      <w:r w:rsidRPr="00CA7178">
        <w:t xml:space="preserve">Figure </w:t>
      </w:r>
      <w:fldSimple w:instr=" SEQ Figure \* ARABIC ">
        <w:r w:rsidR="0025226E">
          <w:rPr>
            <w:noProof/>
          </w:rPr>
          <w:t>1</w:t>
        </w:r>
      </w:fldSimple>
      <w:bookmarkEnd w:id="11"/>
      <w:r w:rsidRPr="00CA7178">
        <w:t xml:space="preserve">: Multiple </w:t>
      </w:r>
      <w:r w:rsidR="001825DC" w:rsidRPr="00CA7178">
        <w:t xml:space="preserve">common </w:t>
      </w:r>
      <w:r w:rsidRPr="00CA7178">
        <w:t>TA values for multiple zones.</w:t>
      </w:r>
    </w:p>
    <w:p w14:paraId="4CB85852" w14:textId="77777777" w:rsidR="00CF0033" w:rsidRPr="00CA7178" w:rsidRDefault="00CF0033" w:rsidP="00875262">
      <w:pPr>
        <w:wordWrap/>
        <w:jc w:val="both"/>
        <w:rPr>
          <w:b/>
        </w:rPr>
      </w:pPr>
      <w:bookmarkStart w:id="12" w:name="_Ref53565239"/>
    </w:p>
    <w:bookmarkEnd w:id="12"/>
    <w:p w14:paraId="0B32BA78" w14:textId="48CC9FF3" w:rsidR="00C64D5C" w:rsidRPr="00CA7178" w:rsidRDefault="00CC5350" w:rsidP="00875262">
      <w:pPr>
        <w:wordWrap/>
        <w:jc w:val="both"/>
      </w:pPr>
      <w:r w:rsidRPr="00CA7178">
        <w:t>For the central zone</w:t>
      </w:r>
      <w:r w:rsidR="00C64D5C" w:rsidRPr="00CA7178">
        <w:t xml:space="preserve">, the reference point for </w:t>
      </w:r>
      <w:r w:rsidRPr="00CA7178">
        <w:t xml:space="preserve">the common </w:t>
      </w:r>
      <w:r w:rsidR="00C64D5C" w:rsidRPr="00CA7178">
        <w:t xml:space="preserve">TA value is the </w:t>
      </w:r>
      <w:r w:rsidRPr="00CA7178">
        <w:t>center of the</w:t>
      </w:r>
      <w:r w:rsidR="00C64D5C" w:rsidRPr="00CA7178">
        <w:t xml:space="preserve"> cell. For the surrounding zone</w:t>
      </w:r>
      <w:r w:rsidRPr="00CA7178">
        <w:t>s</w:t>
      </w:r>
      <w:r w:rsidR="00C64D5C" w:rsidRPr="00CA7178">
        <w:t xml:space="preserve"> 1 and 2, the reference point</w:t>
      </w:r>
      <w:r w:rsidRPr="00CA7178">
        <w:t>s</w:t>
      </w:r>
      <w:r w:rsidR="00C64D5C" w:rsidRPr="00CA7178">
        <w:t xml:space="preserve"> can be chosen as point</w:t>
      </w:r>
      <w:r w:rsidRPr="00CA7178">
        <w:t>s</w:t>
      </w:r>
      <w:r w:rsidR="00C64D5C" w:rsidRPr="00CA7178">
        <w:t xml:space="preserve"> A and B, respectively. </w:t>
      </w:r>
      <w:r w:rsidRPr="00CA7178">
        <w:t>Thus, a</w:t>
      </w:r>
      <w:r w:rsidR="00C64D5C" w:rsidRPr="00CA7178">
        <w:t xml:space="preserve"> </w:t>
      </w:r>
      <w:r w:rsidRPr="00CA7178">
        <w:t xml:space="preserve">total of </w:t>
      </w:r>
      <w:r w:rsidR="00C64D5C" w:rsidRPr="00CA7178">
        <w:t xml:space="preserve">three </w:t>
      </w:r>
      <w:r w:rsidRPr="00CA7178">
        <w:t xml:space="preserve">common </w:t>
      </w:r>
      <w:r w:rsidR="00C64D5C" w:rsidRPr="00CA7178">
        <w:t xml:space="preserve">TA values can be </w:t>
      </w:r>
      <w:r w:rsidRPr="00CA7178">
        <w:t>utilized by the UEs; the</w:t>
      </w:r>
      <w:r w:rsidR="00C64D5C" w:rsidRPr="00CA7178">
        <w:t xml:space="preserve"> </w:t>
      </w:r>
      <w:r w:rsidRPr="00CA7178">
        <w:t xml:space="preserve">common </w:t>
      </w:r>
      <w:r w:rsidR="00C64D5C" w:rsidRPr="00CA7178">
        <w:t xml:space="preserve">TA value </w:t>
      </w:r>
      <w:r w:rsidRPr="00CA7178">
        <w:t>that a particular</w:t>
      </w:r>
      <w:r w:rsidR="00C64D5C" w:rsidRPr="00CA7178">
        <w:t xml:space="preserve"> UE </w:t>
      </w:r>
      <w:r w:rsidRPr="00CA7178">
        <w:t xml:space="preserve">utilizes </w:t>
      </w:r>
      <w:r w:rsidR="00C64D5C" w:rsidRPr="00CA7178">
        <w:t xml:space="preserve">can either be </w:t>
      </w:r>
      <w:r w:rsidRPr="00CA7178">
        <w:t>signaled</w:t>
      </w:r>
      <w:r w:rsidR="00C64D5C" w:rsidRPr="00CA7178">
        <w:t xml:space="preserve"> by the satellite or derived by the</w:t>
      </w:r>
      <w:r w:rsidRPr="00CA7178">
        <w:t xml:space="preserve"> UE </w:t>
      </w:r>
      <w:r w:rsidR="00C64D5C" w:rsidRPr="00CA7178">
        <w:t>if it knows its own location.</w:t>
      </w:r>
    </w:p>
    <w:p w14:paraId="5D0E722F" w14:textId="77777777" w:rsidR="00110239" w:rsidRPr="00CA7178" w:rsidRDefault="00110239" w:rsidP="00875262">
      <w:pPr>
        <w:wordWrap/>
        <w:ind w:left="902" w:hangingChars="451" w:hanging="902"/>
        <w:jc w:val="both"/>
        <w:rPr>
          <w:b/>
        </w:rPr>
      </w:pPr>
    </w:p>
    <w:p w14:paraId="3428420B" w14:textId="31A65344" w:rsidR="00C64D5C" w:rsidRPr="00CA7178" w:rsidRDefault="00CA7178" w:rsidP="00CA7178">
      <w:pPr>
        <w:pStyle w:val="ac"/>
        <w:rPr>
          <w:b w:val="0"/>
          <w:i/>
        </w:rPr>
      </w:pPr>
      <w:bookmarkStart w:id="13" w:name="_Ref68508868"/>
      <w:r w:rsidRPr="00CA7178">
        <w:rPr>
          <w:i/>
        </w:rPr>
        <w:t xml:space="preserve">Proposal </w:t>
      </w:r>
      <w:r w:rsidRPr="00CA7178">
        <w:rPr>
          <w:i/>
        </w:rPr>
        <w:fldChar w:fldCharType="begin"/>
      </w:r>
      <w:r w:rsidRPr="00CA7178">
        <w:rPr>
          <w:i/>
        </w:rPr>
        <w:instrText xml:space="preserve"> SEQ Proposal \* ARABIC </w:instrText>
      </w:r>
      <w:r w:rsidRPr="00CA7178">
        <w:rPr>
          <w:i/>
        </w:rPr>
        <w:fldChar w:fldCharType="separate"/>
      </w:r>
      <w:r w:rsidRPr="00CA7178">
        <w:rPr>
          <w:i/>
        </w:rPr>
        <w:t>6</w:t>
      </w:r>
      <w:r w:rsidRPr="00CA7178">
        <w:rPr>
          <w:i/>
        </w:rPr>
        <w:fldChar w:fldCharType="end"/>
      </w:r>
      <w:r w:rsidRPr="00CA7178">
        <w:rPr>
          <w:i/>
        </w:rPr>
        <w:t xml:space="preserve">: </w:t>
      </w:r>
      <w:r w:rsidR="00C64D5C" w:rsidRPr="00CA7178">
        <w:rPr>
          <w:i/>
        </w:rPr>
        <w:t>Multiple reference points and common TA values should be considered for extremely large cells.</w:t>
      </w:r>
      <w:bookmarkEnd w:id="13"/>
    </w:p>
    <w:p w14:paraId="716A9221" w14:textId="77777777" w:rsidR="004F3A1A" w:rsidRPr="004F3F1F" w:rsidRDefault="004F3A1A" w:rsidP="00875262">
      <w:pPr>
        <w:wordWrap/>
        <w:rPr>
          <w:lang w:val="en-GB" w:eastAsia="en-US"/>
        </w:rPr>
      </w:pPr>
    </w:p>
    <w:p w14:paraId="3DFF46CB" w14:textId="442FCF90" w:rsidR="004F3F1F" w:rsidRDefault="004F3F1F" w:rsidP="00875262">
      <w:pPr>
        <w:pStyle w:val="2"/>
        <w:spacing w:before="0" w:after="0"/>
      </w:pPr>
      <w:r>
        <w:t>Enhancements to TA maintenance phase</w:t>
      </w:r>
    </w:p>
    <w:p w14:paraId="266F7222" w14:textId="77777777" w:rsidR="008E2785" w:rsidRDefault="008E2785" w:rsidP="00875262">
      <w:pPr>
        <w:pStyle w:val="aff3"/>
        <w:spacing w:after="0"/>
        <w:ind w:left="0"/>
        <w:contextualSpacing w:val="0"/>
        <w:rPr>
          <w:sz w:val="22"/>
          <w:szCs w:val="22"/>
          <w:lang w:val="en-US"/>
        </w:rPr>
      </w:pPr>
    </w:p>
    <w:p w14:paraId="722ED5AE" w14:textId="075796D9" w:rsidR="00E91DBD" w:rsidRPr="00CA7178" w:rsidRDefault="00E91DBD" w:rsidP="00875262">
      <w:pPr>
        <w:pStyle w:val="aff3"/>
        <w:spacing w:after="0"/>
        <w:ind w:left="0"/>
        <w:contextualSpacing w:val="0"/>
        <w:rPr>
          <w:lang w:val="en-US"/>
        </w:rPr>
      </w:pPr>
      <w:r w:rsidRPr="00CA7178">
        <w:rPr>
          <w:lang w:val="en-US"/>
        </w:rPr>
        <w:t>In the previous meeting</w:t>
      </w:r>
      <w:r w:rsidR="00CE668E" w:rsidRPr="00CA7178">
        <w:rPr>
          <w:lang w:val="en-US"/>
        </w:rPr>
        <w:t>s</w:t>
      </w:r>
      <w:r w:rsidRPr="00CA7178">
        <w:rPr>
          <w:lang w:val="en-US"/>
        </w:rPr>
        <w:t xml:space="preserve">, companies discussed the mechanics of the TA maintenance phase, including the possibility of supporting a combination of open and closed control loops to that end. </w:t>
      </w:r>
      <w:r w:rsidR="004A1395" w:rsidRPr="00CA7178">
        <w:rPr>
          <w:lang w:val="en-US"/>
        </w:rPr>
        <w:t>The UE can utilize the TA variation rate</w:t>
      </w:r>
      <w:r w:rsidR="000B02B9" w:rsidRPr="00CA7178">
        <w:rPr>
          <w:lang w:val="en-US"/>
        </w:rPr>
        <w:t xml:space="preserve"> when performing TA maintenance.</w:t>
      </w:r>
    </w:p>
    <w:p w14:paraId="2E9C26CE" w14:textId="77777777" w:rsidR="00E91DBD" w:rsidRPr="00CA7178" w:rsidRDefault="00E91DBD" w:rsidP="00875262">
      <w:pPr>
        <w:pStyle w:val="aff3"/>
        <w:spacing w:after="0"/>
        <w:ind w:left="0"/>
        <w:contextualSpacing w:val="0"/>
        <w:rPr>
          <w:lang w:val="en-US"/>
        </w:rPr>
      </w:pPr>
    </w:p>
    <w:p w14:paraId="6AAF3AA5" w14:textId="7D0A3DA2" w:rsidR="00872292" w:rsidRPr="00CA7178" w:rsidRDefault="00872292" w:rsidP="00875262">
      <w:pPr>
        <w:pStyle w:val="aff3"/>
        <w:spacing w:after="0"/>
        <w:ind w:left="0"/>
        <w:contextualSpacing w:val="0"/>
        <w:rPr>
          <w:lang w:val="en-US"/>
        </w:rPr>
      </w:pPr>
      <w:r w:rsidRPr="00CA7178">
        <w:rPr>
          <w:lang w:val="en-US"/>
        </w:rPr>
        <w:t xml:space="preserve">The TA variation rate and Doppler shift are </w:t>
      </w:r>
      <w:r w:rsidR="00C81904" w:rsidRPr="00CA7178">
        <w:rPr>
          <w:lang w:val="en-US"/>
        </w:rPr>
        <w:t>proportional</w:t>
      </w:r>
      <w:r w:rsidRPr="00CA7178">
        <w:rPr>
          <w:lang w:val="en-US"/>
        </w:rPr>
        <w:t xml:space="preserve"> to each other; this is shown in</w:t>
      </w:r>
      <w:r w:rsidR="008E2785" w:rsidRPr="00CA7178">
        <w:rPr>
          <w:lang w:val="en-US"/>
        </w:rPr>
        <w:t xml:space="preserve"> </w:t>
      </w:r>
      <w:r w:rsidR="00E47BCD" w:rsidRPr="00CA7178">
        <w:rPr>
          <w:lang w:val="en-US"/>
        </w:rPr>
        <w:fldChar w:fldCharType="begin"/>
      </w:r>
      <w:r w:rsidR="00E47BCD" w:rsidRPr="00CA7178">
        <w:rPr>
          <w:lang w:val="en-US"/>
        </w:rPr>
        <w:instrText xml:space="preserve"> REF _Ref54258775 \h </w:instrText>
      </w:r>
      <w:r w:rsidR="00CA7178">
        <w:rPr>
          <w:lang w:val="en-US"/>
        </w:rPr>
        <w:instrText xml:space="preserve"> \* MERGEFORMAT </w:instrText>
      </w:r>
      <w:r w:rsidR="00E47BCD" w:rsidRPr="00CA7178">
        <w:rPr>
          <w:lang w:val="en-US"/>
        </w:rPr>
      </w:r>
      <w:r w:rsidR="00E47BCD" w:rsidRPr="00CA7178">
        <w:rPr>
          <w:lang w:val="en-US"/>
        </w:rPr>
        <w:fldChar w:fldCharType="separate"/>
      </w:r>
      <w:r w:rsidR="00CA7178" w:rsidRPr="00CA7178">
        <w:t xml:space="preserve">Figure </w:t>
      </w:r>
      <w:r w:rsidR="00CA7178" w:rsidRPr="00CA7178">
        <w:rPr>
          <w:noProof/>
        </w:rPr>
        <w:t>3</w:t>
      </w:r>
      <w:r w:rsidR="00E47BCD" w:rsidRPr="00CA7178">
        <w:rPr>
          <w:lang w:val="en-US"/>
        </w:rPr>
        <w:fldChar w:fldCharType="end"/>
      </w:r>
      <w:r w:rsidR="00E47BCD" w:rsidRPr="00CA7178">
        <w:rPr>
          <w:lang w:val="en-US"/>
        </w:rPr>
        <w:t xml:space="preserve"> for the basic UE-satellite configuration in </w:t>
      </w:r>
      <w:r w:rsidR="00E47BCD" w:rsidRPr="00CA7178">
        <w:rPr>
          <w:lang w:val="en-US"/>
        </w:rPr>
        <w:fldChar w:fldCharType="begin"/>
      </w:r>
      <w:r w:rsidR="00E47BCD" w:rsidRPr="00CA7178">
        <w:rPr>
          <w:lang w:val="en-US"/>
        </w:rPr>
        <w:instrText xml:space="preserve"> REF _Ref54258787 \h </w:instrText>
      </w:r>
      <w:r w:rsidR="00CA7178">
        <w:rPr>
          <w:lang w:val="en-US"/>
        </w:rPr>
        <w:instrText xml:space="preserve"> \* MERGEFORMAT </w:instrText>
      </w:r>
      <w:r w:rsidR="00E47BCD" w:rsidRPr="00CA7178">
        <w:rPr>
          <w:lang w:val="en-US"/>
        </w:rPr>
      </w:r>
      <w:r w:rsidR="00E47BCD" w:rsidRPr="00CA7178">
        <w:rPr>
          <w:lang w:val="en-US"/>
        </w:rPr>
        <w:fldChar w:fldCharType="separate"/>
      </w:r>
      <w:r w:rsidR="00CA7178" w:rsidRPr="00CA7178">
        <w:t xml:space="preserve">Figure </w:t>
      </w:r>
      <w:r w:rsidR="00CA7178" w:rsidRPr="00CA7178">
        <w:rPr>
          <w:noProof/>
        </w:rPr>
        <w:t>2</w:t>
      </w:r>
      <w:r w:rsidR="00E47BCD" w:rsidRPr="00CA7178">
        <w:rPr>
          <w:lang w:val="en-US"/>
        </w:rPr>
        <w:fldChar w:fldCharType="end"/>
      </w:r>
      <w:r w:rsidRPr="00CA7178">
        <w:rPr>
          <w:lang w:val="en-US"/>
        </w:rPr>
        <w:t>.</w:t>
      </w:r>
    </w:p>
    <w:p w14:paraId="14D82E50" w14:textId="65C28B92" w:rsidR="00872292" w:rsidRPr="00CA7178" w:rsidRDefault="00872292" w:rsidP="00875262">
      <w:pPr>
        <w:pStyle w:val="aff3"/>
        <w:spacing w:after="0"/>
        <w:ind w:left="0"/>
        <w:contextualSpacing w:val="0"/>
        <w:rPr>
          <w:lang w:val="en-US"/>
        </w:rPr>
      </w:pPr>
    </w:p>
    <w:p w14:paraId="7D8ADF9E" w14:textId="77777777" w:rsidR="00F53469" w:rsidRPr="00CA7178" w:rsidRDefault="00CA059F" w:rsidP="00875262">
      <w:pPr>
        <w:pStyle w:val="aff3"/>
        <w:keepNext/>
        <w:spacing w:after="0"/>
        <w:ind w:left="0"/>
        <w:contextualSpacing w:val="0"/>
        <w:jc w:val="center"/>
      </w:pPr>
      <w:r w:rsidRPr="00CA7178">
        <w:rPr>
          <w:noProof/>
          <w:lang w:val="en-US" w:eastAsia="ko-KR"/>
        </w:rPr>
        <w:drawing>
          <wp:inline distT="0" distB="0" distL="0" distR="0" wp14:anchorId="47FC501C" wp14:editId="09AFC984">
            <wp:extent cx="1956816" cy="214884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_doppler_setup.png"/>
                    <pic:cNvPicPr/>
                  </pic:nvPicPr>
                  <pic:blipFill>
                    <a:blip r:embed="rId10">
                      <a:extLst>
                        <a:ext uri="{28A0092B-C50C-407E-A947-70E740481C1C}">
                          <a14:useLocalDpi xmlns:a14="http://schemas.microsoft.com/office/drawing/2010/main" val="0"/>
                        </a:ext>
                      </a:extLst>
                    </a:blip>
                    <a:stretch>
                      <a:fillRect/>
                    </a:stretch>
                  </pic:blipFill>
                  <pic:spPr>
                    <a:xfrm>
                      <a:off x="0" y="0"/>
                      <a:ext cx="1956816" cy="2148840"/>
                    </a:xfrm>
                    <a:prstGeom prst="rect">
                      <a:avLst/>
                    </a:prstGeom>
                  </pic:spPr>
                </pic:pic>
              </a:graphicData>
            </a:graphic>
          </wp:inline>
        </w:drawing>
      </w:r>
    </w:p>
    <w:p w14:paraId="7C9D2E11" w14:textId="5A3D6AAC" w:rsidR="00F46D92" w:rsidRPr="00CA7178" w:rsidRDefault="00F53469" w:rsidP="00875262">
      <w:pPr>
        <w:pStyle w:val="ac"/>
        <w:wordWrap/>
        <w:spacing w:before="0" w:after="0"/>
        <w:jc w:val="center"/>
      </w:pPr>
      <w:bookmarkStart w:id="14" w:name="_Ref54258787"/>
      <w:r w:rsidRPr="00CA7178">
        <w:t xml:space="preserve">Figure </w:t>
      </w:r>
      <w:fldSimple w:instr=" SEQ Figure \* ARABIC ">
        <w:r w:rsidR="0025226E">
          <w:rPr>
            <w:noProof/>
          </w:rPr>
          <w:t>2</w:t>
        </w:r>
      </w:fldSimple>
      <w:bookmarkEnd w:id="14"/>
      <w:r w:rsidRPr="00CA7178">
        <w:t>: Basic UE-satellite configuration.</w:t>
      </w:r>
    </w:p>
    <w:p w14:paraId="2C71FBC8" w14:textId="77777777" w:rsidR="00872292" w:rsidRPr="00CA7178" w:rsidRDefault="00872292" w:rsidP="00875262">
      <w:pPr>
        <w:pStyle w:val="aff3"/>
        <w:spacing w:after="0"/>
        <w:ind w:left="0"/>
        <w:contextualSpacing w:val="0"/>
        <w:rPr>
          <w:b/>
          <w:lang w:val="en-US"/>
        </w:rPr>
      </w:pPr>
    </w:p>
    <w:p w14:paraId="5A85F7F8" w14:textId="77777777" w:rsidR="00E47BCD" w:rsidRPr="00CA7178" w:rsidRDefault="00F14D77" w:rsidP="00875262">
      <w:pPr>
        <w:pStyle w:val="aff3"/>
        <w:keepNext/>
        <w:spacing w:after="0"/>
        <w:ind w:left="0"/>
        <w:contextualSpacing w:val="0"/>
        <w:jc w:val="center"/>
      </w:pPr>
      <w:r w:rsidRPr="00CA7178">
        <w:rPr>
          <w:b/>
          <w:noProof/>
          <w:lang w:val="en-US" w:eastAsia="ko-KR"/>
        </w:rPr>
        <w:drawing>
          <wp:inline distT="0" distB="0" distL="0" distR="0" wp14:anchorId="270A57F2" wp14:editId="7CEB716A">
            <wp:extent cx="3154680" cy="236829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1">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2363F54F" w14:textId="175C879D" w:rsidR="00F14D77" w:rsidRPr="00CA7178" w:rsidRDefault="00E47BCD" w:rsidP="00875262">
      <w:pPr>
        <w:pStyle w:val="ac"/>
        <w:wordWrap/>
        <w:spacing w:before="0" w:after="0"/>
        <w:jc w:val="center"/>
      </w:pPr>
      <w:bookmarkStart w:id="15" w:name="_Ref54258775"/>
      <w:r w:rsidRPr="00CA7178">
        <w:t xml:space="preserve">Figure </w:t>
      </w:r>
      <w:fldSimple w:instr=" SEQ Figure \* ARABIC ">
        <w:r w:rsidR="0025226E">
          <w:rPr>
            <w:noProof/>
          </w:rPr>
          <w:t>3</w:t>
        </w:r>
      </w:fldSimple>
      <w:bookmarkEnd w:id="15"/>
      <w:r w:rsidRPr="00CA7178">
        <w:t>: TA variation rate and Doppler shift for basic UE-satellite configuration.</w:t>
      </w:r>
    </w:p>
    <w:p w14:paraId="122BE621" w14:textId="77777777" w:rsidR="004F15F0" w:rsidRPr="00CA7178" w:rsidRDefault="004F15F0" w:rsidP="00875262">
      <w:pPr>
        <w:pStyle w:val="aff3"/>
        <w:spacing w:after="0"/>
        <w:ind w:left="0"/>
        <w:contextualSpacing w:val="0"/>
      </w:pPr>
    </w:p>
    <w:p w14:paraId="1997A0E4" w14:textId="20C05A72" w:rsidR="003833C7" w:rsidRPr="00CA7178" w:rsidRDefault="004F15F0" w:rsidP="00875262">
      <w:pPr>
        <w:pStyle w:val="aff3"/>
        <w:spacing w:after="0"/>
        <w:ind w:left="0"/>
        <w:contextualSpacing w:val="0"/>
      </w:pPr>
      <w:r w:rsidRPr="00CA7178">
        <w:rPr>
          <w:lang w:val="en-US"/>
        </w:rPr>
        <w:t>The</w:t>
      </w:r>
      <w:r w:rsidR="003833C7" w:rsidRPr="00CA7178">
        <w:t xml:space="preserve"> TA variation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oMath>
      <w:r w:rsidR="003833C7" w:rsidRPr="00CA7178">
        <w:t xml:space="preserve">, and the Doppler shift,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oMath>
      <w:r w:rsidR="003833C7" w:rsidRPr="00CA7178">
        <w:t xml:space="preserve">, due to the </w:t>
      </w:r>
      <w:r w:rsidRPr="00CA7178">
        <w:rPr>
          <w:lang w:val="en-US"/>
        </w:rPr>
        <w:t>motion</w:t>
      </w:r>
      <w:r w:rsidR="003833C7" w:rsidRPr="00CA7178">
        <w:t xml:space="preserve"> of the satellite are given by</w:t>
      </w:r>
    </w:p>
    <w:p w14:paraId="6904165B" w14:textId="77777777" w:rsidR="003833C7" w:rsidRPr="00CA7178" w:rsidRDefault="00987A3B" w:rsidP="00875262">
      <w:pPr>
        <w:pStyle w:val="aff3"/>
        <w:spacing w:after="0"/>
        <w:ind w:left="0"/>
        <w:contextualSpacing w:val="0"/>
        <w:jc w:val="center"/>
      </w:pP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3833C7" w:rsidRPr="00CA7178">
        <w:t>,</w:t>
      </w:r>
    </w:p>
    <w:p w14:paraId="5CDA7E7E" w14:textId="20674B94" w:rsidR="003833C7" w:rsidRPr="00CA7178" w:rsidRDefault="00987A3B" w:rsidP="00875262">
      <w:pPr>
        <w:pStyle w:val="aff3"/>
        <w:spacing w:after="0"/>
        <w:ind w:left="0"/>
        <w:contextualSpacing w:val="0"/>
        <w:jc w:val="center"/>
        <w:rPr>
          <w:lang w:val="en-US"/>
        </w:rPr>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f>
          <m:fPr>
            <m:ctrlPr>
              <w:rPr>
                <w:rFonts w:ascii="Cambria Math" w:hAnsi="Cambria Math"/>
                <w:i/>
              </w:rPr>
            </m:ctrlPr>
          </m:fPr>
          <m:num>
            <m:r>
              <w:rPr>
                <w:rFonts w:ascii="Cambria Math" w:hAnsi="Cambria Math"/>
              </w:rPr>
              <m:t>v</m:t>
            </m:r>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5278DB" w:rsidRPr="00CA7178">
        <w:tab/>
      </w:r>
      <w:r w:rsidR="004F15F0" w:rsidRPr="00CA7178">
        <w:tab/>
      </w:r>
      <w:r w:rsidR="004F15F0" w:rsidRPr="00CA7178">
        <w:rPr>
          <w:lang w:val="en-US"/>
        </w:rPr>
        <w:t>(</w:t>
      </w:r>
      <w:r w:rsidR="00C45CB7" w:rsidRPr="00CA7178">
        <w:rPr>
          <w:lang w:val="en-US"/>
        </w:rPr>
        <w:t>3</w:t>
      </w:r>
      <w:r w:rsidR="004F15F0" w:rsidRPr="00CA7178">
        <w:rPr>
          <w:lang w:val="en-US"/>
        </w:rPr>
        <w:t>)</w:t>
      </w:r>
    </w:p>
    <w:p w14:paraId="4959CB9E" w14:textId="47F429D5" w:rsidR="00B81CE6" w:rsidRPr="00CA7178" w:rsidRDefault="003833C7" w:rsidP="00875262">
      <w:pPr>
        <w:pStyle w:val="aff3"/>
        <w:spacing w:after="0"/>
        <w:ind w:left="0"/>
        <w:contextualSpacing w:val="0"/>
        <w:rPr>
          <w:lang w:val="en-US"/>
        </w:rPr>
      </w:pPr>
      <w:r w:rsidRPr="00CA7178">
        <w:t>where</w:t>
      </w:r>
      <w:r w:rsidRPr="00CA7178">
        <w:rPr>
          <w:i/>
        </w:rPr>
        <w:t xml:space="preserve"> </w:t>
      </w:r>
      <m:oMath>
        <m:r>
          <w:rPr>
            <w:rFonts w:ascii="Cambria Math" w:hAnsi="Cambria Math"/>
          </w:rPr>
          <m:t>v</m:t>
        </m:r>
      </m:oMath>
      <w:r w:rsidRPr="00CA7178">
        <w:t xml:space="preserve"> is the speed of </w:t>
      </w:r>
      <w:r w:rsidR="004F15F0" w:rsidRPr="00CA7178">
        <w:rPr>
          <w:lang w:val="en-US"/>
        </w:rPr>
        <w:t xml:space="preserve">the </w:t>
      </w:r>
      <w:r w:rsidRPr="00CA7178">
        <w:t xml:space="preserve">satellite, i.e.,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M</m:t>
                    </m:r>
                  </m:e>
                  <m:sub>
                    <m:r>
                      <w:rPr>
                        <w:rFonts w:ascii="Cambria Math" w:hAnsi="Cambria Math"/>
                      </w:rPr>
                      <m:t>E</m:t>
                    </m:r>
                  </m:sub>
                </m:sSub>
              </m:num>
              <m:den>
                <m:d>
                  <m:dPr>
                    <m:ctrlPr>
                      <w:rPr>
                        <w:rFonts w:ascii="Cambria Math" w:hAnsi="Cambria Math"/>
                        <w:i/>
                      </w:rPr>
                    </m:ctrlPr>
                  </m:dPr>
                  <m:e>
                    <m:r>
                      <w:rPr>
                        <w:rFonts w:ascii="Cambria Math" w:hAnsi="Cambria Math"/>
                      </w:rPr>
                      <m:t>R+h</m:t>
                    </m:r>
                  </m:e>
                </m:d>
              </m:den>
            </m:f>
          </m:e>
        </m:rad>
      </m:oMath>
      <w:r w:rsidRPr="00CA7178">
        <w:t xml:space="preserve">, </w:t>
      </w:r>
      <m:oMath>
        <m:r>
          <w:rPr>
            <w:rFonts w:ascii="Cambria Math" w:hAnsi="Cambria Math"/>
          </w:rPr>
          <m:t>c</m:t>
        </m:r>
      </m:oMath>
      <w:r w:rsidRPr="00CA7178">
        <w:t xml:space="preserve"> is the speed of light, </w:t>
      </w:r>
      <m:oMath>
        <m:r>
          <w:rPr>
            <w:rFonts w:ascii="Cambria Math" w:hAnsi="Cambria Math"/>
          </w:rPr>
          <m:t>ω</m:t>
        </m:r>
      </m:oMath>
      <w:r w:rsidRPr="00CA7178">
        <w:t xml:space="preserve"> is the angle between the satellite velocity and the LOS from the satellite to the UE,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CA7178">
        <w:t xml:space="preserve"> is the carrier frequency. </w:t>
      </w:r>
      <w:r w:rsidR="00AF4BC0" w:rsidRPr="00CA7178">
        <w:rPr>
          <w:lang w:val="en-US"/>
        </w:rPr>
        <w:t>T</w:t>
      </w:r>
      <w:r w:rsidR="00AF4BC0" w:rsidRPr="00CA7178">
        <w:t>he</w:t>
      </w:r>
      <w:r w:rsidRPr="00CA7178">
        <w:t xml:space="preserve"> UE can </w:t>
      </w:r>
      <w:r w:rsidR="00D039DD" w:rsidRPr="00CA7178">
        <w:rPr>
          <w:lang w:val="en-US"/>
        </w:rPr>
        <w:t>then use (</w:t>
      </w:r>
      <w:r w:rsidR="00781917" w:rsidRPr="00CA7178">
        <w:rPr>
          <w:lang w:val="en-US"/>
        </w:rPr>
        <w:t>3</w:t>
      </w:r>
      <w:r w:rsidR="00D039DD" w:rsidRPr="00CA7178">
        <w:rPr>
          <w:lang w:val="en-US"/>
        </w:rPr>
        <w:t xml:space="preserve">) to determine either </w:t>
      </w:r>
      <w:r w:rsidR="004F15F0" w:rsidRPr="00CA7178">
        <w:rPr>
          <w:lang w:val="en-US"/>
        </w:rPr>
        <w:t xml:space="preserve">1) </w:t>
      </w:r>
      <w:r w:rsidRPr="00CA7178">
        <w:t>the Doppler shift if the TA variation rate is indicated</w:t>
      </w:r>
      <w:r w:rsidR="00D039DD" w:rsidRPr="00CA7178">
        <w:rPr>
          <w:lang w:val="en-US"/>
        </w:rPr>
        <w:t xml:space="preserve"> or 2)</w:t>
      </w:r>
      <w:r w:rsidRPr="00CA7178">
        <w:t xml:space="preserve"> the TA variation rate if the Doppler </w:t>
      </w:r>
      <w:r w:rsidR="00D039DD" w:rsidRPr="00CA7178">
        <w:rPr>
          <w:lang w:val="en-US"/>
        </w:rPr>
        <w:t>shift is indicated</w:t>
      </w:r>
      <w:r w:rsidRPr="00CA7178">
        <w:t xml:space="preserve">. The UE can also determine both the TA variation rate and the Doppler value based on the satellite ephemeris </w:t>
      </w:r>
      <w:r w:rsidR="00D039DD" w:rsidRPr="00CA7178">
        <w:rPr>
          <w:lang w:val="en-US"/>
        </w:rPr>
        <w:t>indication</w:t>
      </w:r>
      <w:r w:rsidRPr="00CA7178">
        <w:t xml:space="preserve"> if the </w:t>
      </w:r>
      <w:r w:rsidR="00D039DD" w:rsidRPr="00CA7178">
        <w:rPr>
          <w:lang w:val="en-US"/>
        </w:rPr>
        <w:t>BS also indicates either</w:t>
      </w:r>
      <w:r w:rsidRPr="00CA7178">
        <w:t xml:space="preserve"> </w:t>
      </w:r>
      <m:oMath>
        <m:r>
          <w:rPr>
            <w:rFonts w:ascii="Cambria Math" w:hAnsi="Cambria Math"/>
          </w:rPr>
          <m:t>ω</m:t>
        </m:r>
      </m:oMath>
      <w:r w:rsidRPr="00CA7178">
        <w:t xml:space="preserve"> or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D039DD" w:rsidRPr="00CA7178">
        <w:t>.</w:t>
      </w:r>
    </w:p>
    <w:p w14:paraId="38E6C3E6" w14:textId="4968FE53" w:rsidR="00B81CE6" w:rsidRPr="00CA7178" w:rsidRDefault="00B81CE6" w:rsidP="00875262">
      <w:pPr>
        <w:pStyle w:val="aff3"/>
        <w:spacing w:after="0"/>
        <w:ind w:left="0"/>
        <w:contextualSpacing w:val="0"/>
        <w:rPr>
          <w:lang w:val="en-US"/>
        </w:rPr>
      </w:pPr>
    </w:p>
    <w:p w14:paraId="47C5B809" w14:textId="63B52F5C" w:rsidR="001961CA" w:rsidRPr="00CA7178" w:rsidRDefault="003833C7" w:rsidP="00875262">
      <w:pPr>
        <w:pStyle w:val="aff3"/>
        <w:spacing w:after="0"/>
        <w:ind w:left="0"/>
        <w:contextualSpacing w:val="0"/>
      </w:pPr>
      <w:r w:rsidRPr="00CA7178">
        <w:t>Thus, the TA variation rate and the Doppler shift can be jointly signaled</w:t>
      </w:r>
      <w:r w:rsidR="001961CA" w:rsidRPr="00CA7178">
        <w:t xml:space="preserve"> to the UE by indicating </w:t>
      </w:r>
      <w:r w:rsidR="001961CA" w:rsidRPr="00CA7178">
        <w:rPr>
          <w:lang w:val="en-US"/>
        </w:rPr>
        <w:t>one of the following</w:t>
      </w:r>
      <w:r w:rsidR="001961CA" w:rsidRPr="00CA7178">
        <w:t>:</w:t>
      </w:r>
    </w:p>
    <w:p w14:paraId="71F67D29" w14:textId="77777777" w:rsidR="001961CA" w:rsidRPr="00CA7178" w:rsidRDefault="003833C7" w:rsidP="00875262">
      <w:pPr>
        <w:pStyle w:val="aff3"/>
        <w:numPr>
          <w:ilvl w:val="0"/>
          <w:numId w:val="22"/>
        </w:numPr>
        <w:spacing w:after="0"/>
        <w:contextualSpacing w:val="0"/>
      </w:pPr>
      <w:r w:rsidRPr="00CA7178">
        <w:t xml:space="preserve">TA variation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oMath>
    </w:p>
    <w:p w14:paraId="7AE8FF6A" w14:textId="77777777" w:rsidR="001961CA" w:rsidRPr="00CA7178" w:rsidRDefault="003833C7" w:rsidP="00875262">
      <w:pPr>
        <w:pStyle w:val="aff3"/>
        <w:numPr>
          <w:ilvl w:val="0"/>
          <w:numId w:val="22"/>
        </w:numPr>
        <w:spacing w:after="0"/>
        <w:contextualSpacing w:val="0"/>
      </w:pPr>
      <w:r w:rsidRPr="00CA7178">
        <w:t xml:space="preserve">Doppler </w:t>
      </w:r>
      <w:r w:rsidR="001961CA" w:rsidRPr="00CA7178">
        <w:rPr>
          <w:lang w:val="en-US"/>
        </w:rPr>
        <w:t>shift</w:t>
      </w:r>
      <w:r w:rsidRPr="00CA7178">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oMath>
    </w:p>
    <w:p w14:paraId="71D42FAC" w14:textId="3BB68562" w:rsidR="001961CA" w:rsidRPr="00CA7178" w:rsidRDefault="003833C7" w:rsidP="00875262">
      <w:pPr>
        <w:pStyle w:val="aff3"/>
        <w:numPr>
          <w:ilvl w:val="0"/>
          <w:numId w:val="22"/>
        </w:numPr>
        <w:spacing w:after="0"/>
        <w:contextualSpacing w:val="0"/>
      </w:pPr>
      <m:oMath>
        <m:r>
          <w:rPr>
            <w:rFonts w:ascii="Cambria Math" w:hAnsi="Cambria Math"/>
          </w:rPr>
          <m:t>ω</m:t>
        </m:r>
      </m:oMath>
      <w:r w:rsidRPr="00CA7178">
        <w:t xml:space="preserve"> or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p>
    <w:p w14:paraId="6427D9EA" w14:textId="068871CF" w:rsidR="000F0F41" w:rsidRPr="00CA7178" w:rsidRDefault="000F0F41" w:rsidP="00875262">
      <w:pPr>
        <w:pStyle w:val="aff3"/>
        <w:numPr>
          <w:ilvl w:val="0"/>
          <w:numId w:val="22"/>
        </w:numPr>
        <w:spacing w:after="0"/>
        <w:jc w:val="both"/>
        <w:rPr>
          <w:rFonts w:eastAsia="맑은 고딕"/>
          <w:b/>
          <w:color w:val="000000"/>
        </w:rPr>
      </w:pPr>
      <w:r w:rsidRPr="00CA7178">
        <w:rPr>
          <w:lang w:val="en-US"/>
        </w:rPr>
        <w:t xml:space="preserve">Frequency </w:t>
      </w:r>
      <w:r w:rsidRPr="00CA7178">
        <w:t>offset value to be compensated</w:t>
      </w:r>
    </w:p>
    <w:p w14:paraId="000F91D6" w14:textId="53788416" w:rsidR="001961CA" w:rsidRPr="00CA7178" w:rsidRDefault="001961CA" w:rsidP="00875262">
      <w:pPr>
        <w:wordWrap/>
      </w:pPr>
    </w:p>
    <w:p w14:paraId="5CFDACE7" w14:textId="7701A5F6" w:rsidR="00C726B2" w:rsidRPr="00CA7178" w:rsidRDefault="00C726B2" w:rsidP="00875262">
      <w:pPr>
        <w:pStyle w:val="aff3"/>
        <w:spacing w:after="0"/>
        <w:ind w:left="0"/>
        <w:contextualSpacing w:val="0"/>
      </w:pPr>
      <w:r w:rsidRPr="00CA7178">
        <w:rPr>
          <w:b/>
        </w:rPr>
        <w:t>Observation</w:t>
      </w:r>
      <w:r w:rsidRPr="00CA7178">
        <w:rPr>
          <w:b/>
          <w:lang w:val="en-US"/>
        </w:rPr>
        <w:t xml:space="preserve"> </w:t>
      </w:r>
      <w:r w:rsidR="00AF4BC0" w:rsidRPr="00CA7178">
        <w:rPr>
          <w:b/>
          <w:lang w:val="en-US"/>
        </w:rPr>
        <w:t>2</w:t>
      </w:r>
      <w:r w:rsidRPr="00CA7178">
        <w:rPr>
          <w:b/>
          <w:lang w:val="en-GB"/>
        </w:rPr>
        <w:t xml:space="preserve">: </w:t>
      </w:r>
      <w:r w:rsidRPr="00CA7178">
        <w:rPr>
          <w:b/>
          <w:lang w:val="en-US"/>
        </w:rPr>
        <w:t xml:space="preserve">The gNB jointly indicates </w:t>
      </w:r>
      <w:r w:rsidRPr="00CA7178">
        <w:rPr>
          <w:b/>
        </w:rPr>
        <w:t>the TA variation rate and the Doppler shift.</w:t>
      </w:r>
    </w:p>
    <w:p w14:paraId="51701A6E" w14:textId="77777777" w:rsidR="00C726B2" w:rsidRPr="00CA7178" w:rsidRDefault="00C726B2" w:rsidP="00875262">
      <w:pPr>
        <w:wordWrap/>
        <w:rPr>
          <w:lang w:val="x-none"/>
        </w:rPr>
      </w:pPr>
    </w:p>
    <w:p w14:paraId="124F1393" w14:textId="1C61CE5B" w:rsidR="001961CA" w:rsidRPr="00CA7178" w:rsidRDefault="00D952AF" w:rsidP="00875262">
      <w:pPr>
        <w:wordWrap/>
        <w:ind w:left="1030" w:hangingChars="515" w:hanging="1030"/>
        <w:rPr>
          <w:b/>
        </w:rPr>
      </w:pPr>
      <w:r w:rsidRPr="00CA7178">
        <w:rPr>
          <w:b/>
        </w:rPr>
        <w:t xml:space="preserve">Observation </w:t>
      </w:r>
      <w:r w:rsidR="00EC08AA" w:rsidRPr="00CA7178">
        <w:rPr>
          <w:b/>
        </w:rPr>
        <w:t>3</w:t>
      </w:r>
      <w:r w:rsidRPr="00CA7178">
        <w:rPr>
          <w:b/>
          <w:lang w:val="en-GB"/>
        </w:rPr>
        <w:t xml:space="preserve">: </w:t>
      </w:r>
      <w:r w:rsidR="003833C7" w:rsidRPr="00CA7178">
        <w:rPr>
          <w:b/>
        </w:rPr>
        <w:t xml:space="preserve">Based on the </w:t>
      </w:r>
      <w:r w:rsidR="00DF5B0A" w:rsidRPr="00CA7178">
        <w:rPr>
          <w:b/>
        </w:rPr>
        <w:t xml:space="preserve">indicated </w:t>
      </w:r>
      <w:r w:rsidR="003833C7" w:rsidRPr="00CA7178">
        <w:rPr>
          <w:b/>
        </w:rPr>
        <w:t xml:space="preserve">TA variation rate </w:t>
      </w:r>
      <m:oMath>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TA</m:t>
            </m:r>
          </m:sub>
        </m:sSub>
      </m:oMath>
      <w:r w:rsidR="00AB38EB" w:rsidRPr="00CA7178">
        <w:rPr>
          <w:b/>
        </w:rPr>
        <w:t xml:space="preserve"> </w:t>
      </w:r>
      <w:r w:rsidR="0032403D" w:rsidRPr="00CA7178">
        <w:rPr>
          <w:b/>
        </w:rPr>
        <w:t>(</w:t>
      </w:r>
      <w:r w:rsidR="003833C7" w:rsidRPr="00CA7178">
        <w:rPr>
          <w:b/>
        </w:rPr>
        <w:t>and the current TA</w:t>
      </w:r>
      <w:r w:rsidR="0032403D" w:rsidRPr="00CA7178">
        <w:rPr>
          <w:b/>
        </w:rPr>
        <w:t>)</w:t>
      </w:r>
      <w:r w:rsidR="003833C7" w:rsidRPr="00CA7178">
        <w:rPr>
          <w:b/>
        </w:rPr>
        <w:t xml:space="preserve">, the UE can </w:t>
      </w:r>
      <w:r w:rsidR="001961CA" w:rsidRPr="00CA7178">
        <w:rPr>
          <w:b/>
        </w:rPr>
        <w:t xml:space="preserve">autonomously </w:t>
      </w:r>
      <w:r w:rsidR="003833C7" w:rsidRPr="00CA7178">
        <w:rPr>
          <w:b/>
        </w:rPr>
        <w:t xml:space="preserve">adjust </w:t>
      </w:r>
      <w:r w:rsidR="001961CA" w:rsidRPr="00CA7178">
        <w:rPr>
          <w:b/>
        </w:rPr>
        <w:t xml:space="preserve">its </w:t>
      </w:r>
      <w:r w:rsidR="003833C7" w:rsidRPr="00CA7178">
        <w:rPr>
          <w:b/>
        </w:rPr>
        <w:t>TA</w:t>
      </w:r>
      <w:r w:rsidR="001961CA" w:rsidRPr="00CA7178">
        <w:rPr>
          <w:b/>
        </w:rPr>
        <w:t>.</w:t>
      </w:r>
    </w:p>
    <w:p w14:paraId="5EA134BD" w14:textId="77777777" w:rsidR="001961CA" w:rsidRPr="00CA7178" w:rsidRDefault="001961CA" w:rsidP="00875262">
      <w:pPr>
        <w:wordWrap/>
        <w:ind w:left="1030" w:hangingChars="515" w:hanging="1030"/>
        <w:rPr>
          <w:b/>
        </w:rPr>
      </w:pPr>
    </w:p>
    <w:p w14:paraId="45339505" w14:textId="4D149F70" w:rsidR="003833C7" w:rsidRPr="00CA7178" w:rsidRDefault="00D952AF" w:rsidP="00875262">
      <w:pPr>
        <w:wordWrap/>
        <w:ind w:left="1030" w:hangingChars="515" w:hanging="1030"/>
        <w:rPr>
          <w:b/>
        </w:rPr>
      </w:pPr>
      <w:r w:rsidRPr="00CA7178">
        <w:rPr>
          <w:b/>
        </w:rPr>
        <w:t xml:space="preserve">Observation </w:t>
      </w:r>
      <w:r w:rsidR="00EC08AA" w:rsidRPr="00CA7178">
        <w:rPr>
          <w:b/>
        </w:rPr>
        <w:t>4</w:t>
      </w:r>
      <w:r w:rsidRPr="00CA7178">
        <w:rPr>
          <w:b/>
          <w:lang w:val="en-GB"/>
        </w:rPr>
        <w:t xml:space="preserve">: </w:t>
      </w:r>
      <w:r w:rsidR="003833C7" w:rsidRPr="00CA7178">
        <w:rPr>
          <w:b/>
        </w:rPr>
        <w:t xml:space="preserve">Based on the </w:t>
      </w:r>
      <w:r w:rsidR="00DF5B0A" w:rsidRPr="00CA7178">
        <w:rPr>
          <w:b/>
        </w:rPr>
        <w:t xml:space="preserve">indicated </w:t>
      </w:r>
      <w:r w:rsidR="003833C7" w:rsidRPr="00CA7178">
        <w:rPr>
          <w:b/>
        </w:rPr>
        <w:t xml:space="preserve">Doppler shift </w:t>
      </w:r>
      <m:oMath>
        <m:sSub>
          <m:sSubPr>
            <m:ctrlPr>
              <w:rPr>
                <w:rFonts w:ascii="Cambria Math" w:hAnsi="Cambria Math"/>
                <w:b/>
              </w:rPr>
            </m:ctrlPr>
          </m:sSubPr>
          <m:e>
            <m:r>
              <m:rPr>
                <m:sty m:val="b"/>
              </m:rPr>
              <w:rPr>
                <w:rFonts w:ascii="Cambria Math" w:hAnsi="Cambria Math"/>
              </w:rPr>
              <m:t>f</m:t>
            </m:r>
          </m:e>
          <m:sub>
            <m:r>
              <m:rPr>
                <m:sty m:val="b"/>
              </m:rPr>
              <w:rPr>
                <w:rFonts w:ascii="Cambria Math" w:hAnsi="Cambria Math"/>
              </w:rPr>
              <m:t>D</m:t>
            </m:r>
          </m:sub>
        </m:sSub>
      </m:oMath>
      <w:r w:rsidR="003833C7" w:rsidRPr="00CA7178">
        <w:rPr>
          <w:b/>
        </w:rPr>
        <w:t xml:space="preserve"> </w:t>
      </w:r>
      <w:r w:rsidR="00DF5B0A" w:rsidRPr="00CA7178">
        <w:rPr>
          <w:b/>
        </w:rPr>
        <w:t>(</w:t>
      </w:r>
      <w:r w:rsidR="003833C7" w:rsidRPr="00CA7178">
        <w:rPr>
          <w:b/>
        </w:rPr>
        <w:t>and the compensated frequency offset</w:t>
      </w:r>
      <w:r w:rsidR="00DF5B0A" w:rsidRPr="00CA7178">
        <w:rPr>
          <w:b/>
        </w:rPr>
        <w:t>)</w:t>
      </w:r>
      <w:r w:rsidR="003833C7" w:rsidRPr="00CA7178">
        <w:rPr>
          <w:b/>
        </w:rPr>
        <w:t xml:space="preserve">, the UE can determine the residual Doppler </w:t>
      </w:r>
      <w:r w:rsidR="00DF5B0A" w:rsidRPr="00CA7178">
        <w:rPr>
          <w:b/>
        </w:rPr>
        <w:t xml:space="preserve">shift </w:t>
      </w:r>
      <w:r w:rsidR="003833C7" w:rsidRPr="00CA7178">
        <w:rPr>
          <w:b/>
        </w:rPr>
        <w:t xml:space="preserve">and pre-compensate </w:t>
      </w:r>
      <w:r w:rsidR="00DF5B0A" w:rsidRPr="00CA7178">
        <w:rPr>
          <w:b/>
        </w:rPr>
        <w:t>its</w:t>
      </w:r>
      <w:r w:rsidR="003833C7" w:rsidRPr="00CA7178">
        <w:rPr>
          <w:b/>
        </w:rPr>
        <w:t xml:space="preserve"> UL transmission. </w:t>
      </w:r>
    </w:p>
    <w:p w14:paraId="6B2B3B5C" w14:textId="77777777" w:rsidR="003833C7" w:rsidRPr="00CA7178" w:rsidRDefault="003833C7" w:rsidP="00875262">
      <w:pPr>
        <w:pStyle w:val="aff3"/>
        <w:spacing w:after="0"/>
        <w:ind w:left="0"/>
        <w:contextualSpacing w:val="0"/>
        <w:rPr>
          <w:highlight w:val="yellow"/>
        </w:rPr>
      </w:pPr>
    </w:p>
    <w:p w14:paraId="7AF371DA" w14:textId="6922BB63" w:rsidR="00490093" w:rsidRPr="00CA7178" w:rsidRDefault="000E176F" w:rsidP="00875262">
      <w:pPr>
        <w:pStyle w:val="aff3"/>
        <w:spacing w:after="0"/>
        <w:ind w:left="0"/>
        <w:contextualSpacing w:val="0"/>
        <w:rPr>
          <w:lang w:val="en-US"/>
        </w:rPr>
      </w:pPr>
      <w:r w:rsidRPr="00CA7178">
        <w:rPr>
          <w:lang w:val="en-US"/>
        </w:rPr>
        <w:t>The</w:t>
      </w:r>
      <w:r w:rsidR="003833C7" w:rsidRPr="00CA7178">
        <w:t xml:space="preserve"> </w:t>
      </w:r>
      <w:r w:rsidR="00AC1504" w:rsidRPr="00CA7178">
        <w:rPr>
          <w:lang w:val="en-US"/>
        </w:rPr>
        <w:t>gNB</w:t>
      </w:r>
      <w:r w:rsidR="003833C7" w:rsidRPr="00CA7178">
        <w:t xml:space="preserve"> can </w:t>
      </w:r>
      <w:r w:rsidRPr="00CA7178">
        <w:rPr>
          <w:lang w:val="en-US"/>
        </w:rPr>
        <w:t xml:space="preserve">also use </w:t>
      </w:r>
      <w:r w:rsidR="00491AFA" w:rsidRPr="00CA7178">
        <w:rPr>
          <w:lang w:val="en-US"/>
        </w:rPr>
        <w:t xml:space="preserve">a </w:t>
      </w:r>
      <w:r w:rsidR="00DA3952" w:rsidRPr="00CA7178">
        <w:rPr>
          <w:lang w:val="en-US"/>
        </w:rPr>
        <w:t xml:space="preserve">UE-specific </w:t>
      </w:r>
      <w:r w:rsidR="003833C7" w:rsidRPr="00CA7178">
        <w:t xml:space="preserve">DCI </w:t>
      </w:r>
      <w:r w:rsidR="00491AFA" w:rsidRPr="00CA7178">
        <w:rPr>
          <w:lang w:val="en-US"/>
        </w:rPr>
        <w:t>format</w:t>
      </w:r>
      <w:r w:rsidRPr="00CA7178">
        <w:rPr>
          <w:lang w:val="en-US"/>
        </w:rPr>
        <w:t xml:space="preserve"> to </w:t>
      </w:r>
      <w:r w:rsidRPr="00CA7178">
        <w:t xml:space="preserve">indicate the TA variation </w:t>
      </w:r>
      <w:r w:rsidR="00694FF9" w:rsidRPr="00CA7178">
        <w:rPr>
          <w:lang w:val="en-US"/>
        </w:rPr>
        <w:t>or</w:t>
      </w:r>
      <w:r w:rsidRPr="00CA7178">
        <w:t xml:space="preserve"> </w:t>
      </w:r>
      <w:r w:rsidR="00491AFA" w:rsidRPr="00CA7178">
        <w:rPr>
          <w:lang w:val="en-US"/>
        </w:rPr>
        <w:t xml:space="preserve">the </w:t>
      </w:r>
      <w:r w:rsidR="00694FF9" w:rsidRPr="00CA7178">
        <w:rPr>
          <w:lang w:val="en-US"/>
        </w:rPr>
        <w:t>Doppler</w:t>
      </w:r>
      <w:r w:rsidR="00EF25F6" w:rsidRPr="00CA7178">
        <w:rPr>
          <w:lang w:val="en-US"/>
        </w:rPr>
        <w:t>. The following options can be considered</w:t>
      </w:r>
      <w:r w:rsidR="00490093" w:rsidRPr="00CA7178">
        <w:rPr>
          <w:lang w:val="en-US"/>
        </w:rPr>
        <w:t>:</w:t>
      </w:r>
    </w:p>
    <w:p w14:paraId="61EA9C77" w14:textId="14054EDA" w:rsidR="00490093" w:rsidRPr="00CA7178" w:rsidRDefault="00D108D3" w:rsidP="00875262">
      <w:pPr>
        <w:pStyle w:val="aff3"/>
        <w:numPr>
          <w:ilvl w:val="0"/>
          <w:numId w:val="28"/>
        </w:numPr>
        <w:spacing w:after="0"/>
        <w:contextualSpacing w:val="0"/>
        <w:rPr>
          <w:lang w:val="en-US"/>
        </w:rPr>
      </w:pPr>
      <w:r w:rsidRPr="00CA7178">
        <w:rPr>
          <w:lang w:val="en-US"/>
        </w:rPr>
        <w:t xml:space="preserve">A </w:t>
      </w:r>
      <w:r w:rsidR="00E65C59" w:rsidRPr="00CA7178">
        <w:t xml:space="preserve">DCI format </w:t>
      </w:r>
      <w:r w:rsidRPr="00CA7178">
        <w:rPr>
          <w:lang w:val="en-US"/>
        </w:rPr>
        <w:t xml:space="preserve">associated with </w:t>
      </w:r>
      <w:r w:rsidR="00E65C59" w:rsidRPr="00CA7178">
        <w:rPr>
          <w:lang w:val="en-US"/>
        </w:rPr>
        <w:t xml:space="preserve">the </w:t>
      </w:r>
      <w:r w:rsidR="00E65C59" w:rsidRPr="00CA7178">
        <w:t>U</w:t>
      </w:r>
      <w:r w:rsidR="00E65C59" w:rsidRPr="00CA7178">
        <w:rPr>
          <w:lang w:val="en-US"/>
        </w:rPr>
        <w:t>E-specific search space</w:t>
      </w:r>
      <w:r w:rsidR="00E65C59" w:rsidRPr="00CA7178">
        <w:t xml:space="preserve"> </w:t>
      </w:r>
      <w:r w:rsidR="00E65C59" w:rsidRPr="00CA7178">
        <w:rPr>
          <w:lang w:val="en-US"/>
        </w:rPr>
        <w:t xml:space="preserve">can be re-used, </w:t>
      </w:r>
      <w:r w:rsidR="00E65C59" w:rsidRPr="00CA7178">
        <w:t xml:space="preserve">where the interpretation of the DCI format can be to </w:t>
      </w:r>
      <w:r w:rsidR="00E65C59" w:rsidRPr="00CA7178">
        <w:rPr>
          <w:lang w:val="en-US"/>
        </w:rPr>
        <w:t>indicate the TA variation or the Doppler</w:t>
      </w:r>
      <w:r w:rsidR="00E65C59" w:rsidRPr="00CA7178">
        <w:t xml:space="preserve"> if all remaining fields/bits not used for the indication have predetermined value</w:t>
      </w:r>
      <w:r w:rsidRPr="00CA7178">
        <w:rPr>
          <w:lang w:val="en-US"/>
        </w:rPr>
        <w:t>s</w:t>
      </w:r>
      <w:r w:rsidR="00E65C59" w:rsidRPr="00CA7178">
        <w:rPr>
          <w:lang w:val="en-US"/>
        </w:rPr>
        <w:t>.</w:t>
      </w:r>
      <w:r w:rsidR="00EF25F6" w:rsidRPr="00CA7178">
        <w:rPr>
          <w:lang w:val="en-US"/>
        </w:rPr>
        <w:t xml:space="preserve"> For instance, DCI format 0_0 or 1_0 can be reused. </w:t>
      </w:r>
    </w:p>
    <w:p w14:paraId="66E8B436" w14:textId="7630AC8F" w:rsidR="003833C7" w:rsidRPr="00CA7178" w:rsidRDefault="00491AFA" w:rsidP="00875262">
      <w:pPr>
        <w:pStyle w:val="aff3"/>
        <w:numPr>
          <w:ilvl w:val="0"/>
          <w:numId w:val="28"/>
        </w:numPr>
        <w:spacing w:after="0"/>
        <w:contextualSpacing w:val="0"/>
        <w:rPr>
          <w:lang w:val="en-US"/>
        </w:rPr>
      </w:pPr>
      <w:r w:rsidRPr="00CA7178">
        <w:rPr>
          <w:lang w:val="en-US"/>
        </w:rPr>
        <w:t>A</w:t>
      </w:r>
      <w:r w:rsidR="003833C7" w:rsidRPr="00CA7178">
        <w:t xml:space="preserve"> new DCI format can be introduced for UE-specific indication, where the CRC is scrambled by </w:t>
      </w:r>
      <w:r w:rsidR="00874D56" w:rsidRPr="00CA7178">
        <w:rPr>
          <w:lang w:val="en-US"/>
        </w:rPr>
        <w:t xml:space="preserve">the </w:t>
      </w:r>
      <w:r w:rsidR="003833C7" w:rsidRPr="00CA7178">
        <w:t xml:space="preserve">C-RNTI. </w:t>
      </w:r>
      <w:r w:rsidR="00874D56" w:rsidRPr="00CA7178">
        <w:rPr>
          <w:lang w:val="en-US"/>
        </w:rPr>
        <w:t>The</w:t>
      </w:r>
      <w:r w:rsidR="003833C7" w:rsidRPr="00CA7178">
        <w:t xml:space="preserve"> size of th</w:t>
      </w:r>
      <w:r w:rsidR="00874D56" w:rsidRPr="00CA7178">
        <w:t xml:space="preserve">e new DCI format </w:t>
      </w:r>
      <w:r w:rsidR="00874D56" w:rsidRPr="00CA7178">
        <w:rPr>
          <w:lang w:val="en-US"/>
        </w:rPr>
        <w:t>(</w:t>
      </w:r>
      <w:r w:rsidR="00874D56" w:rsidRPr="00CA7178">
        <w:t xml:space="preserve">which </w:t>
      </w:r>
      <w:r w:rsidR="00874D56" w:rsidRPr="00CA7178">
        <w:rPr>
          <w:lang w:val="en-US"/>
        </w:rPr>
        <w:t>differs</w:t>
      </w:r>
      <w:r w:rsidR="00874D56" w:rsidRPr="00CA7178">
        <w:t xml:space="preserve"> from </w:t>
      </w:r>
      <w:r w:rsidR="00D108D3" w:rsidRPr="00CA7178">
        <w:rPr>
          <w:lang w:val="en-US"/>
        </w:rPr>
        <w:t xml:space="preserve">the size of </w:t>
      </w:r>
      <w:r w:rsidR="00874D56" w:rsidRPr="00CA7178">
        <w:t>DCI format</w:t>
      </w:r>
      <w:r w:rsidR="00D108D3" w:rsidRPr="00CA7178">
        <w:rPr>
          <w:lang w:val="en-US"/>
        </w:rPr>
        <w:t>s</w:t>
      </w:r>
      <w:r w:rsidR="00874D56" w:rsidRPr="00CA7178">
        <w:t xml:space="preserve"> </w:t>
      </w:r>
      <w:r w:rsidR="00D108D3" w:rsidRPr="00CA7178">
        <w:rPr>
          <w:lang w:val="en-US"/>
        </w:rPr>
        <w:t>scheduling PDSCH/PUSCH</w:t>
      </w:r>
      <w:r w:rsidR="00874D56" w:rsidRPr="00CA7178">
        <w:rPr>
          <w:lang w:val="en-US"/>
        </w:rPr>
        <w:t xml:space="preserve">) </w:t>
      </w:r>
      <w:r w:rsidR="00874D56" w:rsidRPr="00CA7178">
        <w:t>can be L1 bits</w:t>
      </w:r>
      <w:r w:rsidR="00A65746" w:rsidRPr="00CA7178">
        <w:rPr>
          <w:lang w:val="en-US"/>
        </w:rPr>
        <w:t xml:space="preserve">. </w:t>
      </w:r>
      <w:r w:rsidR="003833C7" w:rsidRPr="00CA7178">
        <w:t xml:space="preserve">L2 </w:t>
      </w:r>
      <w:r w:rsidR="00A65746" w:rsidRPr="00CA7178">
        <w:rPr>
          <w:lang w:val="en-US"/>
        </w:rPr>
        <w:t xml:space="preserve">out of L1 </w:t>
      </w:r>
      <w:r w:rsidR="003833C7" w:rsidRPr="00CA7178">
        <w:t xml:space="preserve">bits can be used </w:t>
      </w:r>
      <w:r w:rsidR="00874D56" w:rsidRPr="00CA7178">
        <w:rPr>
          <w:lang w:val="en-US"/>
        </w:rPr>
        <w:t>to indicate the</w:t>
      </w:r>
      <w:r w:rsidR="003833C7" w:rsidRPr="00CA7178">
        <w:t xml:space="preserve"> </w:t>
      </w:r>
      <w:r w:rsidR="00694FF9" w:rsidRPr="00CA7178">
        <w:t xml:space="preserve">TA variation </w:t>
      </w:r>
      <w:r w:rsidR="00F05846" w:rsidRPr="00CA7178">
        <w:rPr>
          <w:lang w:val="en-US"/>
        </w:rPr>
        <w:t>or the</w:t>
      </w:r>
      <w:r w:rsidR="00F05846" w:rsidRPr="00CA7178">
        <w:t xml:space="preserve"> </w:t>
      </w:r>
      <w:r w:rsidR="00694FF9" w:rsidRPr="00CA7178">
        <w:rPr>
          <w:lang w:val="en-US"/>
        </w:rPr>
        <w:t>Doppler</w:t>
      </w:r>
      <w:r w:rsidR="00A65746" w:rsidRPr="00CA7178">
        <w:rPr>
          <w:lang w:val="en-US"/>
        </w:rPr>
        <w:t xml:space="preserve">, and </w:t>
      </w:r>
      <w:r w:rsidR="00E65C59" w:rsidRPr="00CA7178">
        <w:rPr>
          <w:lang w:val="en-US"/>
        </w:rPr>
        <w:t>the</w:t>
      </w:r>
      <w:r w:rsidR="003833C7" w:rsidRPr="00CA7178">
        <w:t xml:space="preserve"> </w:t>
      </w:r>
      <w:r w:rsidR="00874D56" w:rsidRPr="00CA7178">
        <w:rPr>
          <w:lang w:val="en-US"/>
        </w:rPr>
        <w:t>remaining</w:t>
      </w:r>
      <w:r w:rsidR="00874D56" w:rsidRPr="00CA7178">
        <w:t xml:space="preserve"> </w:t>
      </w:r>
      <w:r w:rsidR="00A65746" w:rsidRPr="00CA7178">
        <w:rPr>
          <w:lang w:val="en-US"/>
        </w:rPr>
        <w:t xml:space="preserve">(L1-L2) </w:t>
      </w:r>
      <w:r w:rsidR="00874D56" w:rsidRPr="00CA7178">
        <w:t>bits can be reserved (</w:t>
      </w:r>
      <w:r w:rsidR="003833C7" w:rsidRPr="00CA7178">
        <w:t xml:space="preserve">e.g. </w:t>
      </w:r>
      <w:r w:rsidR="00874D56" w:rsidRPr="00CA7178">
        <w:rPr>
          <w:lang w:val="en-US"/>
        </w:rPr>
        <w:t>set to</w:t>
      </w:r>
      <w:r w:rsidR="003833C7" w:rsidRPr="00CA7178">
        <w:t xml:space="preserve"> ‘0’</w:t>
      </w:r>
      <w:r w:rsidR="00874D56" w:rsidRPr="00CA7178">
        <w:rPr>
          <w:lang w:val="en-US"/>
        </w:rPr>
        <w:t>)</w:t>
      </w:r>
      <w:r w:rsidR="003833C7" w:rsidRPr="00CA7178">
        <w:t xml:space="preserve">. </w:t>
      </w:r>
      <w:r w:rsidR="00D108D3" w:rsidRPr="00CA7178">
        <w:rPr>
          <w:lang w:val="en-US"/>
        </w:rPr>
        <w:t>T</w:t>
      </w:r>
      <w:r w:rsidR="00915646" w:rsidRPr="00CA7178">
        <w:rPr>
          <w:lang w:val="en-US"/>
        </w:rPr>
        <w:t>o fulfill the budget for a maximum of</w:t>
      </w:r>
      <w:r w:rsidR="00D108D3" w:rsidRPr="00CA7178">
        <w:rPr>
          <w:lang w:val="en-US"/>
        </w:rPr>
        <w:t xml:space="preserve"> </w:t>
      </w:r>
      <w:r w:rsidR="00025DB8" w:rsidRPr="00CA7178">
        <w:rPr>
          <w:lang w:val="en-US"/>
        </w:rPr>
        <w:t>three</w:t>
      </w:r>
      <w:r w:rsidR="00D108D3" w:rsidRPr="00CA7178">
        <w:rPr>
          <w:lang w:val="en-US"/>
        </w:rPr>
        <w:t xml:space="preserve"> DCI formats with C-RNTI having different sizes, it is assumed that the DCI formats scheduling PDSCH/PUSCH have </w:t>
      </w:r>
      <w:r w:rsidR="00025DB8" w:rsidRPr="00CA7178">
        <w:rPr>
          <w:lang w:val="en-US"/>
        </w:rPr>
        <w:t>two</w:t>
      </w:r>
      <w:r w:rsidR="00D108D3" w:rsidRPr="00CA7178">
        <w:rPr>
          <w:lang w:val="en-US"/>
        </w:rPr>
        <w:t xml:space="preserve"> sizes </w:t>
      </w:r>
      <w:r w:rsidR="00915646" w:rsidRPr="00CA7178">
        <w:rPr>
          <w:lang w:val="en-US"/>
        </w:rPr>
        <w:t>(</w:t>
      </w:r>
      <w:r w:rsidR="00D108D3" w:rsidRPr="00CA7178">
        <w:rPr>
          <w:lang w:val="en-US"/>
        </w:rPr>
        <w:t>and size-matching is performed when necessary</w:t>
      </w:r>
      <w:r w:rsidR="00915646" w:rsidRPr="00CA7178">
        <w:rPr>
          <w:lang w:val="en-US"/>
        </w:rPr>
        <w:t>)</w:t>
      </w:r>
      <w:r w:rsidR="00EF25F6" w:rsidRPr="00CA7178">
        <w:rPr>
          <w:lang w:val="en-US"/>
        </w:rPr>
        <w:t>. Admittedly, this approach will limit possible schedulable DCI formats to UE</w:t>
      </w:r>
      <w:r w:rsidR="00D108D3" w:rsidRPr="00CA7178">
        <w:rPr>
          <w:lang w:val="en-US"/>
        </w:rPr>
        <w:t>.</w:t>
      </w:r>
    </w:p>
    <w:p w14:paraId="53180D83" w14:textId="77777777" w:rsidR="003833C7" w:rsidRPr="00CA7178" w:rsidRDefault="003833C7" w:rsidP="00875262">
      <w:pPr>
        <w:pStyle w:val="aff3"/>
        <w:spacing w:after="0"/>
        <w:ind w:left="0"/>
        <w:contextualSpacing w:val="0"/>
        <w:rPr>
          <w:highlight w:val="yellow"/>
        </w:rPr>
      </w:pPr>
    </w:p>
    <w:p w14:paraId="44D2B9BE" w14:textId="6DE05C6A" w:rsidR="00EA08BC" w:rsidRPr="00CA7178" w:rsidRDefault="00932F99" w:rsidP="00875262">
      <w:pPr>
        <w:pStyle w:val="aff3"/>
        <w:spacing w:after="0"/>
        <w:ind w:left="0"/>
        <w:contextualSpacing w:val="0"/>
      </w:pPr>
      <w:r w:rsidRPr="00CA7178">
        <w:rPr>
          <w:lang w:val="en-US"/>
        </w:rPr>
        <w:t>A</w:t>
      </w:r>
      <w:r w:rsidR="003833C7" w:rsidRPr="00CA7178">
        <w:t xml:space="preserve"> group-common </w:t>
      </w:r>
      <w:r w:rsidRPr="00CA7178">
        <w:rPr>
          <w:lang w:val="en-US"/>
        </w:rPr>
        <w:t xml:space="preserve">(GC) </w:t>
      </w:r>
      <w:r w:rsidR="003833C7" w:rsidRPr="00CA7178">
        <w:t xml:space="preserve">DCI </w:t>
      </w:r>
      <w:r w:rsidRPr="00CA7178">
        <w:rPr>
          <w:lang w:val="en-US"/>
        </w:rPr>
        <w:t xml:space="preserve">format with a corresponding RNTI (TDI-RNTI) can also be used </w:t>
      </w:r>
      <w:r w:rsidR="003833C7" w:rsidRPr="00CA7178">
        <w:t xml:space="preserve">to indicate the </w:t>
      </w:r>
      <w:r w:rsidR="002801FA" w:rsidRPr="00CA7178">
        <w:t>TA variation and</w:t>
      </w:r>
      <w:r w:rsidR="002801FA" w:rsidRPr="00CA7178">
        <w:rPr>
          <w:lang w:val="en-US"/>
        </w:rPr>
        <w:t>/or</w:t>
      </w:r>
      <w:r w:rsidR="002801FA" w:rsidRPr="00CA7178">
        <w:t xml:space="preserve"> </w:t>
      </w:r>
      <w:r w:rsidR="002801FA" w:rsidRPr="00CA7178">
        <w:rPr>
          <w:lang w:val="en-US"/>
        </w:rPr>
        <w:t>Doppler</w:t>
      </w:r>
      <w:r w:rsidR="003833C7" w:rsidRPr="00CA7178">
        <w:t xml:space="preserve"> to a </w:t>
      </w:r>
      <w:r w:rsidR="00340AFF" w:rsidRPr="00CA7178">
        <w:rPr>
          <w:lang w:val="en-US"/>
        </w:rPr>
        <w:t>set</w:t>
      </w:r>
      <w:r w:rsidR="003833C7" w:rsidRPr="00CA7178">
        <w:t xml:space="preserve"> of UEs located in a certain area in the cell that are</w:t>
      </w:r>
      <w:r w:rsidR="003833C7" w:rsidRPr="00CA7178">
        <w:rPr>
          <w:color w:val="FF0000"/>
        </w:rPr>
        <w:t xml:space="preserve"> </w:t>
      </w:r>
      <w:r w:rsidR="003833C7" w:rsidRPr="00CA7178">
        <w:t xml:space="preserve">experiencing a similar </w:t>
      </w:r>
      <w:r w:rsidR="002801FA" w:rsidRPr="00CA7178">
        <w:t xml:space="preserve">TA variation </w:t>
      </w:r>
      <w:r w:rsidR="002801FA" w:rsidRPr="00CA7178">
        <w:rPr>
          <w:lang w:val="en-US"/>
        </w:rPr>
        <w:t xml:space="preserve">rate </w:t>
      </w:r>
      <w:r w:rsidR="002801FA" w:rsidRPr="00CA7178">
        <w:t>and</w:t>
      </w:r>
      <w:r w:rsidR="002801FA" w:rsidRPr="00CA7178">
        <w:rPr>
          <w:lang w:val="en-US"/>
        </w:rPr>
        <w:t>/or</w:t>
      </w:r>
      <w:r w:rsidR="002801FA" w:rsidRPr="00CA7178">
        <w:t xml:space="preserve"> </w:t>
      </w:r>
      <w:r w:rsidR="002801FA" w:rsidRPr="00CA7178">
        <w:rPr>
          <w:lang w:val="en-US"/>
        </w:rPr>
        <w:t>Doppler shift</w:t>
      </w:r>
      <w:r w:rsidR="003833C7" w:rsidRPr="00CA7178">
        <w:t xml:space="preserve">. </w:t>
      </w:r>
    </w:p>
    <w:p w14:paraId="5CF9558E" w14:textId="06994F9D" w:rsidR="00467725" w:rsidRPr="00CA7178" w:rsidRDefault="00467725" w:rsidP="00875262">
      <w:pPr>
        <w:pStyle w:val="aff3"/>
        <w:spacing w:after="0"/>
        <w:ind w:left="0"/>
        <w:contextualSpacing w:val="0"/>
      </w:pPr>
    </w:p>
    <w:p w14:paraId="49DEAE29" w14:textId="390A9884" w:rsidR="003833C7" w:rsidRPr="00CA7178" w:rsidRDefault="00644E1A" w:rsidP="00875262">
      <w:pPr>
        <w:pStyle w:val="aff3"/>
        <w:spacing w:after="0"/>
        <w:ind w:left="0"/>
        <w:contextualSpacing w:val="0"/>
        <w:rPr>
          <w:lang w:val="en-US"/>
        </w:rPr>
      </w:pPr>
      <w:r w:rsidRPr="00CA7178">
        <w:rPr>
          <w:lang w:val="en-US"/>
        </w:rPr>
        <w:t xml:space="preserve">The </w:t>
      </w:r>
      <w:r w:rsidR="00932F99" w:rsidRPr="00CA7178">
        <w:rPr>
          <w:lang w:val="en-US"/>
        </w:rPr>
        <w:t>gNB</w:t>
      </w:r>
      <w:r w:rsidRPr="00CA7178">
        <w:rPr>
          <w:lang w:val="en-US"/>
        </w:rPr>
        <w:t xml:space="preserve"> can also use the </w:t>
      </w:r>
      <w:r w:rsidRPr="00CA7178">
        <w:t xml:space="preserve">TAC MAC CE in </w:t>
      </w:r>
      <w:r w:rsidR="00932F99" w:rsidRPr="00CA7178">
        <w:rPr>
          <w:lang w:val="en-US"/>
        </w:rPr>
        <w:t>a scheduled</w:t>
      </w:r>
      <w:r w:rsidRPr="00CA7178">
        <w:rPr>
          <w:lang w:val="en-US"/>
        </w:rPr>
        <w:t xml:space="preserve"> </w:t>
      </w:r>
      <w:r w:rsidRPr="00CA7178">
        <w:t xml:space="preserve">PDSCH </w:t>
      </w:r>
      <w:r w:rsidR="00932F99" w:rsidRPr="00CA7178">
        <w:rPr>
          <w:lang w:val="en-US"/>
        </w:rPr>
        <w:t xml:space="preserve">reception </w:t>
      </w:r>
      <w:r w:rsidRPr="00CA7178">
        <w:rPr>
          <w:lang w:val="en-US"/>
        </w:rPr>
        <w:t xml:space="preserve">to </w:t>
      </w:r>
      <w:r w:rsidR="003833C7" w:rsidRPr="00CA7178">
        <w:t xml:space="preserve">indicate the </w:t>
      </w:r>
      <w:r w:rsidR="00B87AAF" w:rsidRPr="00CA7178">
        <w:t xml:space="preserve">TA variation </w:t>
      </w:r>
      <w:r w:rsidR="00B87AAF" w:rsidRPr="00CA7178">
        <w:rPr>
          <w:lang w:val="en-US"/>
        </w:rPr>
        <w:t>or</w:t>
      </w:r>
      <w:r w:rsidR="00B87AAF" w:rsidRPr="00CA7178">
        <w:t xml:space="preserve"> </w:t>
      </w:r>
      <w:r w:rsidR="00B87AAF" w:rsidRPr="00CA7178">
        <w:rPr>
          <w:lang w:val="en-US"/>
        </w:rPr>
        <w:t>Doppler</w:t>
      </w:r>
      <w:r w:rsidRPr="00CA7178">
        <w:rPr>
          <w:lang w:val="en-US"/>
        </w:rPr>
        <w:t>.</w:t>
      </w:r>
      <w:r w:rsidR="003833C7" w:rsidRPr="00CA7178">
        <w:t xml:space="preserve"> </w:t>
      </w:r>
      <w:r w:rsidRPr="00CA7178">
        <w:rPr>
          <w:lang w:val="en-US"/>
        </w:rPr>
        <w:t xml:space="preserve">For example, the </w:t>
      </w:r>
      <w:r w:rsidR="00932F99" w:rsidRPr="00CA7178">
        <w:rPr>
          <w:lang w:val="en-US"/>
        </w:rPr>
        <w:t>gNB</w:t>
      </w:r>
      <w:r w:rsidRPr="00CA7178">
        <w:rPr>
          <w:lang w:val="en-US"/>
        </w:rPr>
        <w:t xml:space="preserve"> can</w:t>
      </w:r>
      <w:r w:rsidR="003833C7" w:rsidRPr="00CA7178">
        <w:t xml:space="preserve"> extend the size of </w:t>
      </w:r>
      <w:r w:rsidRPr="00CA7178">
        <w:rPr>
          <w:lang w:val="en-US"/>
        </w:rPr>
        <w:t xml:space="preserve">the </w:t>
      </w:r>
      <w:r w:rsidR="003833C7" w:rsidRPr="00CA7178">
        <w:t xml:space="preserve">TAC MAC CE </w:t>
      </w:r>
      <w:r w:rsidRPr="00CA7178">
        <w:rPr>
          <w:lang w:val="en-US"/>
        </w:rPr>
        <w:t xml:space="preserve">to indicate the </w:t>
      </w:r>
      <w:r w:rsidR="00B87AAF" w:rsidRPr="00CA7178">
        <w:t xml:space="preserve">TA variation </w:t>
      </w:r>
      <w:r w:rsidR="00B87AAF" w:rsidRPr="00CA7178">
        <w:rPr>
          <w:lang w:val="en-US"/>
        </w:rPr>
        <w:t>or</w:t>
      </w:r>
      <w:r w:rsidR="00B87AAF" w:rsidRPr="00CA7178">
        <w:t xml:space="preserve"> </w:t>
      </w:r>
      <w:r w:rsidR="00B87AAF" w:rsidRPr="00CA7178">
        <w:rPr>
          <w:lang w:val="en-US"/>
        </w:rPr>
        <w:t>Doppler</w:t>
      </w:r>
      <w:r w:rsidRPr="00CA7178">
        <w:t xml:space="preserve">; </w:t>
      </w:r>
      <w:r w:rsidRPr="00CA7178">
        <w:rPr>
          <w:lang w:val="en-US"/>
        </w:rPr>
        <w:t>this is shown in</w:t>
      </w:r>
      <w:r w:rsidR="003205D4" w:rsidRPr="00CA7178">
        <w:rPr>
          <w:lang w:val="en-US"/>
        </w:rPr>
        <w:t xml:space="preserve"> </w:t>
      </w:r>
      <w:r w:rsidR="003205D4" w:rsidRPr="00CA7178">
        <w:rPr>
          <w:lang w:val="en-US"/>
        </w:rPr>
        <w:fldChar w:fldCharType="begin"/>
      </w:r>
      <w:r w:rsidR="003205D4" w:rsidRPr="00CA7178">
        <w:rPr>
          <w:lang w:val="en-US"/>
        </w:rPr>
        <w:instrText xml:space="preserve"> REF _Ref54258929 \h  \* MERGEFORMAT </w:instrText>
      </w:r>
      <w:r w:rsidR="003205D4" w:rsidRPr="00CA7178">
        <w:rPr>
          <w:lang w:val="en-US"/>
        </w:rPr>
      </w:r>
      <w:r w:rsidR="003205D4" w:rsidRPr="00CA7178">
        <w:rPr>
          <w:lang w:val="en-US"/>
        </w:rPr>
        <w:fldChar w:fldCharType="separate"/>
      </w:r>
      <w:r w:rsidR="00CA7178" w:rsidRPr="00CA7178">
        <w:t xml:space="preserve">Figure </w:t>
      </w:r>
      <w:r w:rsidR="00CA7178" w:rsidRPr="00CA7178">
        <w:rPr>
          <w:noProof/>
        </w:rPr>
        <w:t>4</w:t>
      </w:r>
      <w:r w:rsidR="003205D4" w:rsidRPr="00CA7178">
        <w:rPr>
          <w:lang w:val="en-US"/>
        </w:rPr>
        <w:fldChar w:fldCharType="end"/>
      </w:r>
      <w:r w:rsidRPr="00CA7178">
        <w:t>.</w:t>
      </w:r>
    </w:p>
    <w:p w14:paraId="7AFE70BA" w14:textId="77777777" w:rsidR="003833C7" w:rsidRPr="00CA7178" w:rsidRDefault="003833C7" w:rsidP="00875262">
      <w:pPr>
        <w:pStyle w:val="aff3"/>
        <w:spacing w:after="0"/>
        <w:ind w:left="0"/>
        <w:contextualSpacing w:val="0"/>
      </w:pPr>
    </w:p>
    <w:p w14:paraId="197DAA7A" w14:textId="77777777" w:rsidR="003205D4" w:rsidRPr="00CA7178" w:rsidRDefault="003833C7" w:rsidP="00875262">
      <w:pPr>
        <w:pStyle w:val="aff3"/>
        <w:keepNext/>
        <w:spacing w:after="0"/>
        <w:ind w:left="0"/>
        <w:contextualSpacing w:val="0"/>
        <w:jc w:val="center"/>
      </w:pPr>
      <w:r w:rsidRPr="00CA7178">
        <w:rPr>
          <w:noProof/>
          <w:lang w:val="en-US" w:eastAsia="ko-KR"/>
        </w:rPr>
        <w:drawing>
          <wp:inline distT="0" distB="0" distL="0" distR="0" wp14:anchorId="347C2963" wp14:editId="1A4C782F">
            <wp:extent cx="3177988" cy="744003"/>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632" cy="744856"/>
                    </a:xfrm>
                    <a:prstGeom prst="rect">
                      <a:avLst/>
                    </a:prstGeom>
                    <a:noFill/>
                    <a:ln>
                      <a:noFill/>
                    </a:ln>
                  </pic:spPr>
                </pic:pic>
              </a:graphicData>
            </a:graphic>
          </wp:inline>
        </w:drawing>
      </w:r>
    </w:p>
    <w:p w14:paraId="7ECC449D" w14:textId="7D1B2BE4" w:rsidR="003833C7" w:rsidRPr="00CA7178" w:rsidRDefault="003205D4" w:rsidP="00875262">
      <w:pPr>
        <w:pStyle w:val="ac"/>
        <w:wordWrap/>
        <w:spacing w:before="0" w:after="0"/>
        <w:jc w:val="center"/>
      </w:pPr>
      <w:bookmarkStart w:id="16" w:name="_Ref54258929"/>
      <w:r w:rsidRPr="00CA7178">
        <w:t xml:space="preserve">Figure </w:t>
      </w:r>
      <w:fldSimple w:instr=" SEQ Figure \* ARABIC ">
        <w:r w:rsidR="0025226E">
          <w:rPr>
            <w:noProof/>
          </w:rPr>
          <w:t>4</w:t>
        </w:r>
      </w:fldSimple>
      <w:bookmarkEnd w:id="16"/>
      <w:r w:rsidRPr="00CA7178">
        <w:t>: Extension of TAC MAC CE for indication of TA variation and/or Doppler.</w:t>
      </w:r>
    </w:p>
    <w:p w14:paraId="439A6A0D" w14:textId="77777777" w:rsidR="003833C7" w:rsidRPr="00CA7178" w:rsidRDefault="003833C7" w:rsidP="00875262">
      <w:pPr>
        <w:pStyle w:val="aff3"/>
        <w:spacing w:after="0"/>
        <w:ind w:left="0"/>
        <w:contextualSpacing w:val="0"/>
      </w:pPr>
    </w:p>
    <w:p w14:paraId="5B894E13" w14:textId="5909E156" w:rsidR="003833C7" w:rsidRPr="00CA7178" w:rsidRDefault="003833C7" w:rsidP="00875262">
      <w:pPr>
        <w:pStyle w:val="aff3"/>
        <w:spacing w:after="0"/>
        <w:ind w:left="0"/>
        <w:contextualSpacing w:val="0"/>
      </w:pPr>
      <w:r w:rsidRPr="00CA7178">
        <w:t xml:space="preserve">The PDSCH carrying the TAC MAC CE can be scheduled by </w:t>
      </w:r>
      <w:r w:rsidR="00B44ECB" w:rsidRPr="00CA7178">
        <w:rPr>
          <w:lang w:val="en-US"/>
        </w:rPr>
        <w:t xml:space="preserve">either a </w:t>
      </w:r>
      <w:r w:rsidRPr="00CA7178">
        <w:t xml:space="preserve">UE-specific DCI or </w:t>
      </w:r>
      <w:r w:rsidR="00B44ECB" w:rsidRPr="00CA7178">
        <w:rPr>
          <w:lang w:val="en-US"/>
        </w:rPr>
        <w:t xml:space="preserve">a </w:t>
      </w:r>
      <w:r w:rsidRPr="00CA7178">
        <w:t xml:space="preserve">group-common DCI with </w:t>
      </w:r>
      <w:r w:rsidR="00EC0E06" w:rsidRPr="00CA7178">
        <w:rPr>
          <w:lang w:val="en-US"/>
        </w:rPr>
        <w:t xml:space="preserve">a </w:t>
      </w:r>
      <w:r w:rsidRPr="00CA7178">
        <w:t xml:space="preserve">TDI-RNTI. </w:t>
      </w:r>
    </w:p>
    <w:p w14:paraId="5C7C5F5C" w14:textId="5D26EF30" w:rsidR="003833C7" w:rsidRPr="00CA7178" w:rsidRDefault="003833C7" w:rsidP="00875262">
      <w:pPr>
        <w:wordWrap/>
        <w:jc w:val="both"/>
        <w:rPr>
          <w:rFonts w:eastAsia="맑은 고딕"/>
          <w:b/>
          <w:color w:val="000000"/>
        </w:rPr>
      </w:pPr>
    </w:p>
    <w:p w14:paraId="50026257" w14:textId="03429A26" w:rsidR="00EF25F6" w:rsidRPr="00CA7178" w:rsidRDefault="00CA7178" w:rsidP="00875262">
      <w:pPr>
        <w:wordWrap/>
        <w:jc w:val="both"/>
        <w:rPr>
          <w:rFonts w:eastAsia="맑은 고딕"/>
          <w:b/>
          <w:i/>
          <w:color w:val="000000"/>
        </w:rPr>
      </w:pPr>
      <w:bookmarkStart w:id="17" w:name="_Ref68508871"/>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Pr>
          <w:rFonts w:eastAsia="맑은 고딕"/>
          <w:b/>
          <w:i/>
          <w:noProof/>
          <w:color w:val="000000"/>
        </w:rPr>
        <w:t>7</w:t>
      </w:r>
      <w:r w:rsidRPr="00CA7178">
        <w:rPr>
          <w:rFonts w:eastAsia="맑은 고딕"/>
          <w:b/>
          <w:i/>
          <w:color w:val="000000"/>
        </w:rPr>
        <w:fldChar w:fldCharType="end"/>
      </w:r>
      <w:r w:rsidR="00D952AF" w:rsidRPr="00CA7178">
        <w:rPr>
          <w:rFonts w:eastAsia="맑은 고딕"/>
          <w:b/>
          <w:i/>
          <w:color w:val="000000"/>
        </w:rPr>
        <w:t xml:space="preserve">: </w:t>
      </w:r>
      <w:r w:rsidR="008E716E" w:rsidRPr="00CA7178">
        <w:rPr>
          <w:rFonts w:eastAsia="맑은 고딕"/>
          <w:b/>
          <w:i/>
          <w:color w:val="000000"/>
        </w:rPr>
        <w:t>The gNB</w:t>
      </w:r>
      <w:r w:rsidR="00EF25F6" w:rsidRPr="00CA7178">
        <w:rPr>
          <w:rFonts w:eastAsia="맑은 고딕"/>
          <w:b/>
          <w:i/>
          <w:color w:val="000000"/>
        </w:rPr>
        <w:t xml:space="preserve"> signals common TA drift rate to enable autonomous TA update at UE.</w:t>
      </w:r>
      <w:bookmarkEnd w:id="17"/>
      <w:r w:rsidR="00EF25F6" w:rsidRPr="00CA7178">
        <w:rPr>
          <w:rFonts w:eastAsia="맑은 고딕"/>
          <w:b/>
          <w:i/>
          <w:color w:val="000000"/>
        </w:rPr>
        <w:t xml:space="preserve"> </w:t>
      </w:r>
    </w:p>
    <w:p w14:paraId="6AB40401" w14:textId="403EB1E2" w:rsidR="00EF25F6" w:rsidRPr="00CA7178" w:rsidRDefault="00EF25F6" w:rsidP="00875262">
      <w:pPr>
        <w:wordWrap/>
        <w:jc w:val="both"/>
        <w:rPr>
          <w:rFonts w:eastAsia="맑은 고딕"/>
          <w:b/>
          <w:i/>
          <w:color w:val="000000"/>
        </w:rPr>
      </w:pPr>
    </w:p>
    <w:p w14:paraId="002DD155" w14:textId="75F1C241" w:rsidR="00A349CA" w:rsidRPr="00CA7178" w:rsidRDefault="00CA7178" w:rsidP="00CA7178">
      <w:pPr>
        <w:wordWrap/>
        <w:ind w:left="992" w:hangingChars="496" w:hanging="992"/>
        <w:jc w:val="both"/>
        <w:rPr>
          <w:i/>
        </w:rPr>
      </w:pPr>
      <w:bookmarkStart w:id="18" w:name="_Ref68508874"/>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Pr>
          <w:rFonts w:eastAsia="맑은 고딕"/>
          <w:b/>
          <w:i/>
          <w:noProof/>
          <w:color w:val="000000"/>
        </w:rPr>
        <w:t>8</w:t>
      </w:r>
      <w:r w:rsidRPr="00CA7178">
        <w:rPr>
          <w:rFonts w:eastAsia="맑은 고딕"/>
          <w:b/>
          <w:i/>
          <w:color w:val="000000"/>
        </w:rPr>
        <w:fldChar w:fldCharType="end"/>
      </w:r>
      <w:r w:rsidR="00EF25F6" w:rsidRPr="00CA7178">
        <w:rPr>
          <w:rFonts w:eastAsia="맑은 고딕"/>
          <w:b/>
          <w:i/>
          <w:color w:val="000000"/>
        </w:rPr>
        <w:t>: The gNB can jointly signal common TA drift rate and Doppler shift such as the UE derives Doppler shift from common TA drift rate signaled by gNB or vice versa.</w:t>
      </w:r>
      <w:bookmarkEnd w:id="18"/>
    </w:p>
    <w:p w14:paraId="705BC774" w14:textId="75B816A7" w:rsidR="002069DD" w:rsidRDefault="002069DD" w:rsidP="00875262">
      <w:pPr>
        <w:wordWrap/>
        <w:rPr>
          <w:i/>
          <w:lang w:val="en-GB" w:eastAsia="en-US"/>
        </w:rPr>
      </w:pPr>
    </w:p>
    <w:p w14:paraId="799CA691" w14:textId="77777777" w:rsidR="009057F2" w:rsidRPr="004F3F1F" w:rsidRDefault="009057F2" w:rsidP="009057F2">
      <w:pPr>
        <w:wordWrap/>
        <w:rPr>
          <w:lang w:val="en-GB" w:eastAsia="en-US"/>
        </w:rPr>
      </w:pPr>
    </w:p>
    <w:p w14:paraId="09AEF04E" w14:textId="3E6BC8BC" w:rsidR="009057F2" w:rsidRDefault="009057F2" w:rsidP="009057F2">
      <w:pPr>
        <w:pStyle w:val="2"/>
        <w:spacing w:before="0" w:after="0"/>
      </w:pPr>
      <w:r>
        <w:t>UL frequency synchronization</w:t>
      </w:r>
    </w:p>
    <w:p w14:paraId="045991FD" w14:textId="3B52659A" w:rsidR="00066E74" w:rsidRDefault="002A5D9C" w:rsidP="00875262">
      <w:pPr>
        <w:wordWrap/>
        <w:rPr>
          <w:rFonts w:eastAsia="맑은 고딕"/>
          <w:lang w:val="en-GB"/>
        </w:rPr>
      </w:pPr>
      <w:r>
        <w:rPr>
          <w:rFonts w:eastAsia="맑은 고딕" w:hint="eastAsia"/>
          <w:lang w:val="en-GB"/>
        </w:rPr>
        <w:t>In RAN1#10</w:t>
      </w:r>
      <w:r>
        <w:rPr>
          <w:rFonts w:eastAsia="맑은 고딕"/>
          <w:lang w:val="en-GB"/>
        </w:rPr>
        <w:t>3 and RAN1#10</w:t>
      </w:r>
      <w:r>
        <w:rPr>
          <w:rFonts w:eastAsia="맑은 고딕" w:hint="eastAsia"/>
          <w:lang w:val="en-GB"/>
        </w:rPr>
        <w:t xml:space="preserve">4-e, the following </w:t>
      </w:r>
      <w:r>
        <w:rPr>
          <w:rFonts w:eastAsia="맑은 고딕"/>
          <w:lang w:val="en-GB"/>
        </w:rPr>
        <w:t xml:space="preserve">agreements and </w:t>
      </w:r>
      <w:r>
        <w:rPr>
          <w:rFonts w:eastAsia="맑은 고딕" w:hint="eastAsia"/>
          <w:lang w:val="en-GB"/>
        </w:rPr>
        <w:t>conclusion were made.</w:t>
      </w:r>
    </w:p>
    <w:tbl>
      <w:tblPr>
        <w:tblStyle w:val="aff"/>
        <w:tblW w:w="0" w:type="auto"/>
        <w:tblLook w:val="04A0" w:firstRow="1" w:lastRow="0" w:firstColumn="1" w:lastColumn="0" w:noHBand="0" w:noVBand="1"/>
      </w:tblPr>
      <w:tblGrid>
        <w:gridCol w:w="9656"/>
      </w:tblGrid>
      <w:tr w:rsidR="002A5D9C" w14:paraId="3313371D" w14:textId="77777777" w:rsidTr="002A5D9C">
        <w:tc>
          <w:tcPr>
            <w:tcW w:w="9656" w:type="dxa"/>
          </w:tcPr>
          <w:p w14:paraId="0C61EA14" w14:textId="77777777" w:rsidR="002A5D9C" w:rsidRPr="00381C73" w:rsidRDefault="002A5D9C" w:rsidP="002A5D9C">
            <w:pPr>
              <w:wordWrap/>
              <w:spacing w:after="0"/>
              <w:rPr>
                <w:rFonts w:eastAsia="Arial Unicode MS"/>
                <w:lang w:eastAsia="x-none"/>
              </w:rPr>
            </w:pPr>
            <w:r w:rsidRPr="00381C73">
              <w:rPr>
                <w:rFonts w:eastAsia="Arial Unicode MS"/>
                <w:highlight w:val="green"/>
                <w:lang w:eastAsia="x-none"/>
              </w:rPr>
              <w:t>Agreement:</w:t>
            </w:r>
          </w:p>
          <w:p w14:paraId="235DA95B" w14:textId="77777777" w:rsidR="002A5D9C" w:rsidRPr="002A5D9C" w:rsidRDefault="002A5D9C" w:rsidP="002A5D9C">
            <w:pPr>
              <w:wordWrap/>
              <w:spacing w:after="0"/>
              <w:rPr>
                <w:rFonts w:eastAsia="Arial Unicode MS"/>
                <w:lang w:eastAsia="x-none"/>
              </w:rPr>
            </w:pPr>
            <w:r w:rsidRPr="002A5D9C">
              <w:rPr>
                <w:rFonts w:eastAsia="Arial Unicode M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1D29F5E" w14:textId="7FD4E8CD" w:rsidR="002A5D9C" w:rsidRPr="002A5D9C" w:rsidRDefault="002A5D9C" w:rsidP="002A5D9C">
            <w:pPr>
              <w:widowControl/>
              <w:wordWrap/>
              <w:autoSpaceDE/>
              <w:autoSpaceDN/>
              <w:spacing w:after="0"/>
              <w:rPr>
                <w:rFonts w:ascii="Times" w:eastAsia="바탕" w:hAnsi="Times"/>
                <w:szCs w:val="24"/>
                <w:u w:val="single"/>
                <w:lang w:eastAsia="x-none"/>
              </w:rPr>
            </w:pPr>
          </w:p>
          <w:p w14:paraId="02B93627" w14:textId="77777777" w:rsidR="002A5D9C" w:rsidRPr="002A5D9C" w:rsidRDefault="002A5D9C" w:rsidP="002A5D9C">
            <w:pPr>
              <w:wordWrap/>
              <w:spacing w:after="0"/>
              <w:rPr>
                <w:rFonts w:eastAsia="Arial Unicode MS"/>
                <w:highlight w:val="green"/>
              </w:rPr>
            </w:pPr>
            <w:r w:rsidRPr="002A5D9C">
              <w:rPr>
                <w:rFonts w:eastAsia="Arial Unicode MS"/>
                <w:highlight w:val="green"/>
              </w:rPr>
              <w:t>Agreement:</w:t>
            </w:r>
          </w:p>
          <w:p w14:paraId="165F28BF" w14:textId="77777777" w:rsidR="002A5D9C" w:rsidRPr="002A5D9C" w:rsidRDefault="002A5D9C" w:rsidP="002A5D9C">
            <w:pPr>
              <w:wordWrap/>
              <w:spacing w:after="0"/>
              <w:rPr>
                <w:rFonts w:eastAsia="Arial Unicode MS"/>
              </w:rPr>
            </w:pPr>
            <w:r w:rsidRPr="002A5D9C">
              <w:rPr>
                <w:rFonts w:eastAsia="Arial Unicode MS"/>
              </w:rPr>
              <w:t>An NR NTN UE in RRC_CONNECTED states shall be capable of at least using its acquired GNSS position and satellite ephemeris to perform frequency pre-compensation to counter shift the Doppler experienced on the service link.</w:t>
            </w:r>
          </w:p>
          <w:p w14:paraId="2BF5CB47" w14:textId="77777777" w:rsidR="002A5D9C" w:rsidRDefault="002A5D9C" w:rsidP="002A5D9C">
            <w:pPr>
              <w:widowControl/>
              <w:wordWrap/>
              <w:autoSpaceDE/>
              <w:autoSpaceDN/>
              <w:spacing w:after="0"/>
              <w:rPr>
                <w:rFonts w:ascii="Times" w:eastAsia="바탕" w:hAnsi="Times"/>
                <w:szCs w:val="24"/>
                <w:u w:val="single"/>
                <w:lang w:val="en-GB" w:eastAsia="x-none"/>
              </w:rPr>
            </w:pPr>
          </w:p>
          <w:p w14:paraId="3924FEA6" w14:textId="4C3F1AD9" w:rsidR="002A5D9C" w:rsidRPr="00D60790" w:rsidRDefault="002A5D9C" w:rsidP="002A5D9C">
            <w:pPr>
              <w:widowControl/>
              <w:wordWrap/>
              <w:autoSpaceDE/>
              <w:autoSpaceDN/>
              <w:spacing w:after="0"/>
              <w:rPr>
                <w:rFonts w:ascii="Times" w:eastAsia="바탕" w:hAnsi="Times"/>
                <w:szCs w:val="24"/>
                <w:u w:val="single"/>
                <w:lang w:val="en-GB" w:eastAsia="x-none"/>
              </w:rPr>
            </w:pPr>
            <w:r w:rsidRPr="00D60790">
              <w:rPr>
                <w:rFonts w:ascii="Times" w:eastAsia="바탕" w:hAnsi="Times"/>
                <w:szCs w:val="24"/>
                <w:u w:val="single"/>
                <w:lang w:val="en-GB" w:eastAsia="x-none"/>
              </w:rPr>
              <w:t>Conclusion:</w:t>
            </w:r>
          </w:p>
          <w:p w14:paraId="5B4A05B0" w14:textId="77777777" w:rsidR="002A5D9C" w:rsidRPr="002A5D9C" w:rsidRDefault="002A5D9C" w:rsidP="002A5D9C">
            <w:pPr>
              <w:wordWrap/>
              <w:spacing w:after="0"/>
              <w:rPr>
                <w:rFonts w:ascii="Times" w:eastAsia="바탕" w:hAnsi="Times"/>
                <w:szCs w:val="24"/>
                <w:lang w:val="en-GB" w:eastAsia="x-none"/>
              </w:rPr>
            </w:pPr>
            <w:r w:rsidRPr="002A5D9C">
              <w:rPr>
                <w:rFonts w:ascii="Times" w:eastAsia="바탕" w:hAnsi="Times"/>
                <w:szCs w:val="24"/>
                <w:lang w:val="en-GB" w:eastAsia="x-none"/>
              </w:rPr>
              <w:t>If DL frequency compensation for the service link Doppler is applied, indication of the amount of frequency compensation is necessary.</w:t>
            </w:r>
          </w:p>
          <w:p w14:paraId="4852FF26" w14:textId="162E0E28" w:rsidR="002A5D9C" w:rsidRPr="002A5D9C" w:rsidRDefault="002A5D9C" w:rsidP="002A5D9C">
            <w:pPr>
              <w:pStyle w:val="aff3"/>
              <w:numPr>
                <w:ilvl w:val="0"/>
                <w:numId w:val="42"/>
              </w:numPr>
              <w:spacing w:after="0"/>
              <w:rPr>
                <w:rFonts w:eastAsia="맑은 고딕"/>
                <w:lang w:val="en-GB"/>
              </w:rPr>
            </w:pPr>
            <w:r w:rsidRPr="002A5D9C">
              <w:rPr>
                <w:rFonts w:ascii="Times" w:eastAsia="바탕" w:hAnsi="Times"/>
                <w:szCs w:val="24"/>
                <w:lang w:val="en-GB" w:eastAsia="x-none"/>
              </w:rPr>
              <w:t>FFS: support of DL frequency compensation for the service link Doppler.</w:t>
            </w:r>
          </w:p>
        </w:tc>
      </w:tr>
    </w:tbl>
    <w:p w14:paraId="3AA39078" w14:textId="3ECEA453" w:rsidR="00066E74" w:rsidRDefault="00066E74" w:rsidP="00875262">
      <w:pPr>
        <w:wordWrap/>
        <w:rPr>
          <w:rFonts w:eastAsia="맑은 고딕"/>
          <w:lang w:val="en-GB"/>
        </w:rPr>
      </w:pPr>
    </w:p>
    <w:p w14:paraId="7FCFF681" w14:textId="77777777" w:rsidR="0025226E" w:rsidRDefault="00F952E1" w:rsidP="0025226E">
      <w:pPr>
        <w:keepNext/>
        <w:wordWrap/>
        <w:jc w:val="center"/>
      </w:pPr>
      <w:r>
        <w:rPr>
          <w:rFonts w:eastAsia="맑은 고딕"/>
          <w:noProof/>
        </w:rPr>
        <w:drawing>
          <wp:inline distT="0" distB="0" distL="0" distR="0" wp14:anchorId="377C42A7" wp14:editId="4B176712">
            <wp:extent cx="3816350" cy="1304926"/>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3009" cy="1307203"/>
                    </a:xfrm>
                    <a:prstGeom prst="rect">
                      <a:avLst/>
                    </a:prstGeom>
                    <a:noFill/>
                  </pic:spPr>
                </pic:pic>
              </a:graphicData>
            </a:graphic>
          </wp:inline>
        </w:drawing>
      </w:r>
    </w:p>
    <w:p w14:paraId="1882C964" w14:textId="3CC2FD9A" w:rsidR="003F617D" w:rsidRDefault="0025226E" w:rsidP="0025226E">
      <w:pPr>
        <w:pStyle w:val="ac"/>
        <w:jc w:val="center"/>
        <w:rPr>
          <w:rFonts w:eastAsia="맑은 고딕"/>
        </w:rPr>
      </w:pPr>
      <w:bookmarkStart w:id="19" w:name="_Ref68515118"/>
      <w:r>
        <w:t xml:space="preserve">Figure </w:t>
      </w:r>
      <w:fldSimple w:instr=" SEQ Figure \* ARABIC ">
        <w:r>
          <w:rPr>
            <w:noProof/>
          </w:rPr>
          <w:t>5</w:t>
        </w:r>
      </w:fldSimple>
      <w:bookmarkEnd w:id="19"/>
      <w:r>
        <w:t>: Center frequencies for DL at gNB, satellite, and UE with Doppler shift</w:t>
      </w:r>
    </w:p>
    <w:p w14:paraId="4A90379A" w14:textId="450E58F5" w:rsidR="002A5D9C" w:rsidRDefault="002A5D9C" w:rsidP="00875262">
      <w:pPr>
        <w:wordWrap/>
        <w:rPr>
          <w:rFonts w:eastAsia="맑은 고딕"/>
          <w:lang w:val="en-GB"/>
        </w:rPr>
      </w:pPr>
    </w:p>
    <w:p w14:paraId="52777789" w14:textId="3758DB0B" w:rsidR="002A5D9C" w:rsidRDefault="0025226E" w:rsidP="00AF615D">
      <w:pPr>
        <w:wordWrap/>
        <w:jc w:val="both"/>
        <w:rPr>
          <w:rFonts w:eastAsia="맑은 고딕"/>
          <w:lang w:val="en-GB"/>
        </w:rPr>
      </w:pPr>
      <w:r>
        <w:rPr>
          <w:rFonts w:eastAsia="맑은 고딕" w:hint="eastAsia"/>
          <w:lang w:val="en-GB"/>
        </w:rPr>
        <w:t xml:space="preserve">In </w:t>
      </w:r>
      <w:r>
        <w:rPr>
          <w:rFonts w:eastAsia="맑은 고딕"/>
          <w:lang w:val="en-GB"/>
        </w:rPr>
        <w:fldChar w:fldCharType="begin"/>
      </w:r>
      <w:r>
        <w:rPr>
          <w:rFonts w:eastAsia="맑은 고딕"/>
          <w:lang w:val="en-GB"/>
        </w:rPr>
        <w:instrText xml:space="preserve"> </w:instrText>
      </w:r>
      <w:r>
        <w:rPr>
          <w:rFonts w:eastAsia="맑은 고딕" w:hint="eastAsia"/>
          <w:lang w:val="en-GB"/>
        </w:rPr>
        <w:instrText>REF _Ref68515118 \h</w:instrText>
      </w:r>
      <w:r>
        <w:rPr>
          <w:rFonts w:eastAsia="맑은 고딕"/>
          <w:lang w:val="en-GB"/>
        </w:rPr>
        <w:instrText xml:space="preserve"> </w:instrText>
      </w:r>
      <w:r w:rsidR="00AF615D">
        <w:rPr>
          <w:rFonts w:eastAsia="맑은 고딕"/>
          <w:lang w:val="en-GB"/>
        </w:rPr>
        <w:instrText xml:space="preserve"> \* MERGEFORMAT </w:instrText>
      </w:r>
      <w:r>
        <w:rPr>
          <w:rFonts w:eastAsia="맑은 고딕"/>
          <w:lang w:val="en-GB"/>
        </w:rPr>
      </w:r>
      <w:r>
        <w:rPr>
          <w:rFonts w:eastAsia="맑은 고딕"/>
          <w:lang w:val="en-GB"/>
        </w:rPr>
        <w:fldChar w:fldCharType="separate"/>
      </w:r>
      <w:r>
        <w:t xml:space="preserve">Figure </w:t>
      </w:r>
      <w:r>
        <w:rPr>
          <w:noProof/>
        </w:rPr>
        <w:t>5</w:t>
      </w:r>
      <w:r>
        <w:rPr>
          <w:rFonts w:eastAsia="맑은 고딕"/>
          <w:lang w:val="en-GB"/>
        </w:rPr>
        <w:fldChar w:fldCharType="end"/>
      </w:r>
      <w:r>
        <w:rPr>
          <w:rFonts w:eastAsia="맑은 고딕"/>
          <w:lang w:val="en-GB"/>
        </w:rPr>
        <w:t xml:space="preserve">, DL center frequencies at </w:t>
      </w:r>
      <w:r w:rsidRPr="0025226E">
        <w:rPr>
          <w:rFonts w:eastAsia="맑은 고딕"/>
          <w:lang w:val="en-GB"/>
        </w:rPr>
        <w:t xml:space="preserve">DL at gNB, satellite, and UE </w:t>
      </w:r>
      <w:r>
        <w:rPr>
          <w:rFonts w:eastAsia="맑은 고딕"/>
          <w:lang w:val="en-GB"/>
        </w:rPr>
        <w:t>are shown. The UE can calculate frequency offset</w:t>
      </w:r>
      <w:r w:rsidR="00F433B8">
        <w:rPr>
          <w:rFonts w:eastAsia="맑은 고딕"/>
          <w:lang w:val="en-GB"/>
        </w:rPr>
        <w:t xml:space="preserv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Pr>
          <w:rFonts w:eastAsia="맑은 고딕"/>
          <w:lang w:val="en-GB"/>
        </w:rPr>
        <w:t xml:space="preserve"> that occurs in service link based on the positio</w:t>
      </w:r>
      <w:r w:rsidR="00F433B8">
        <w:rPr>
          <w:rFonts w:eastAsia="맑은 고딕"/>
          <w:lang w:val="en-GB"/>
        </w:rPr>
        <w:t xml:space="preserve">n information of the satellite. The frequency offset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1</m:t>
            </m:r>
          </m:sub>
        </m:sSub>
      </m:oMath>
      <w:r w:rsidR="00AF615D">
        <w:rPr>
          <w:rFonts w:eastAsia="맑은 고딕" w:hint="eastAsia"/>
          <w:iCs/>
        </w:rPr>
        <w:t xml:space="preserve"> </w:t>
      </w:r>
      <w:r w:rsidR="00F433B8">
        <w:rPr>
          <w:rFonts w:eastAsia="맑은 고딕"/>
          <w:lang w:val="en-GB"/>
        </w:rPr>
        <w:t xml:space="preserve">that occurs in feeder link can be pre-compensated by the gNB for DL. </w:t>
      </w:r>
      <w:r w:rsidR="001921CE">
        <w:rPr>
          <w:rFonts w:eastAsia="맑은 고딕"/>
          <w:lang w:val="en-GB"/>
        </w:rPr>
        <w:t xml:space="preserve">The other approach could be for the gNB to indicate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1</m:t>
            </m:r>
          </m:sub>
        </m:sSub>
      </m:oMath>
      <w:r w:rsidR="001921CE">
        <w:rPr>
          <w:rFonts w:eastAsia="맑은 고딕"/>
          <w:lang w:val="en-GB"/>
        </w:rPr>
        <w:t xml:space="preserve"> to UEs. </w:t>
      </w:r>
      <w:r w:rsidR="00AF615D">
        <w:rPr>
          <w:rFonts w:eastAsia="맑은 고딕"/>
          <w:lang w:val="en-GB"/>
        </w:rPr>
        <w:t xml:space="preserve">Since a UE in Rel-17 enables to calculate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AF615D">
        <w:rPr>
          <w:rFonts w:eastAsia="맑은 고딕"/>
          <w:lang w:val="en-GB"/>
        </w:rPr>
        <w:t xml:space="preserve"> based on the GNSS information, the gNB may not need to indicate the additional offset for the UE. </w:t>
      </w:r>
      <w:r w:rsidR="00C02ABB">
        <w:rPr>
          <w:rFonts w:eastAsia="맑은 고딕"/>
          <w:lang w:val="en-GB"/>
        </w:rPr>
        <w:t xml:space="preserve">The UE pre-compensates the frequency offset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C02ABB">
        <w:rPr>
          <w:rFonts w:eastAsia="맑은 고딕"/>
          <w:lang w:val="en-GB"/>
        </w:rPr>
        <w:t xml:space="preserve"> before it performs PRACH transmission based on SIB and GNSS information. After RRC connection, the UE ca</w:t>
      </w:r>
      <w:bookmarkStart w:id="20" w:name="_GoBack"/>
      <w:bookmarkEnd w:id="20"/>
      <w:r w:rsidR="00C02ABB">
        <w:rPr>
          <w:rFonts w:eastAsia="맑은 고딕"/>
          <w:lang w:val="en-GB"/>
        </w:rPr>
        <w:t xml:space="preserve">n still continue to pre-compensate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C02ABB">
        <w:rPr>
          <w:rFonts w:eastAsia="맑은 고딕"/>
          <w:lang w:val="en-GB"/>
        </w:rPr>
        <w:t xml:space="preserve"> before uplink transmission. </w:t>
      </w:r>
      <w:r w:rsidR="005F6A91">
        <w:rPr>
          <w:rFonts w:eastAsia="맑은 고딕"/>
          <w:lang w:val="en-GB"/>
        </w:rPr>
        <w:t>However, similar to TA adjustment, the additional indication of frequency offset</w:t>
      </w:r>
      <w:r w:rsidR="001921CE">
        <w:rPr>
          <w:rFonts w:eastAsia="맑은 고딕"/>
          <w:lang w:val="en-GB"/>
        </w:rPr>
        <w:t xml:space="preserv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5F6A91">
        <w:rPr>
          <w:rFonts w:eastAsia="맑은 고딕"/>
          <w:lang w:val="en-GB"/>
        </w:rPr>
        <w:t xml:space="preserve"> could be used for fine tuning for UL frequency synchroni</w:t>
      </w:r>
      <w:r w:rsidR="005F201C">
        <w:rPr>
          <w:rFonts w:eastAsia="맑은 고딕"/>
          <w:lang w:val="en-GB"/>
        </w:rPr>
        <w:t>z</w:t>
      </w:r>
      <w:r w:rsidR="005F6A91">
        <w:rPr>
          <w:rFonts w:eastAsia="맑은 고딕"/>
          <w:lang w:val="en-GB"/>
        </w:rPr>
        <w:t xml:space="preserve">ation. </w:t>
      </w:r>
    </w:p>
    <w:p w14:paraId="57AC2B7B" w14:textId="744775AE" w:rsidR="009057F2" w:rsidRDefault="009057F2" w:rsidP="00AF615D">
      <w:pPr>
        <w:wordWrap/>
        <w:jc w:val="both"/>
        <w:rPr>
          <w:rFonts w:eastAsia="맑은 고딕"/>
          <w:lang w:val="en-GB"/>
        </w:rPr>
      </w:pPr>
      <w:bookmarkStart w:id="21" w:name="_Ref68519419"/>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Pr>
          <w:rFonts w:eastAsia="맑은 고딕"/>
          <w:b/>
          <w:i/>
          <w:noProof/>
          <w:color w:val="000000"/>
        </w:rPr>
        <w:t>9</w:t>
      </w:r>
      <w:r w:rsidRPr="00CA7178">
        <w:rPr>
          <w:rFonts w:eastAsia="맑은 고딕"/>
          <w:b/>
          <w:i/>
          <w:color w:val="000000"/>
        </w:rPr>
        <w:fldChar w:fldCharType="end"/>
      </w:r>
      <w:r w:rsidRPr="00CA7178">
        <w:rPr>
          <w:rFonts w:eastAsia="맑은 고딕"/>
          <w:b/>
          <w:i/>
          <w:color w:val="000000"/>
        </w:rPr>
        <w:t xml:space="preserve">: The gNB </w:t>
      </w:r>
      <w:r>
        <w:rPr>
          <w:rFonts w:eastAsia="맑은 고딕"/>
          <w:b/>
          <w:i/>
          <w:color w:val="000000"/>
        </w:rPr>
        <w:t>indicates the additional UL frequency offset value.</w:t>
      </w:r>
      <w:bookmarkEnd w:id="21"/>
      <w:r>
        <w:rPr>
          <w:rFonts w:eastAsia="맑은 고딕"/>
          <w:b/>
          <w:i/>
          <w:color w:val="000000"/>
        </w:rPr>
        <w:t xml:space="preserve"> </w:t>
      </w:r>
    </w:p>
    <w:p w14:paraId="079E1604" w14:textId="77777777" w:rsidR="0025226E" w:rsidRPr="00AF615D" w:rsidRDefault="0025226E" w:rsidP="00875262">
      <w:pPr>
        <w:wordWrap/>
        <w:rPr>
          <w:rFonts w:eastAsia="맑은 고딕"/>
          <w:lang w:val="en-GB"/>
        </w:rPr>
      </w:pPr>
    </w:p>
    <w:p w14:paraId="1B557AE6" w14:textId="77777777" w:rsidR="00D02CC6" w:rsidRPr="00C64D5C" w:rsidRDefault="00D02CC6" w:rsidP="00875262">
      <w:pPr>
        <w:wordWrap/>
        <w:rPr>
          <w:lang w:val="en-GB" w:eastAsia="en-US"/>
        </w:rPr>
      </w:pPr>
    </w:p>
    <w:p w14:paraId="3BD8E0F6" w14:textId="353C5F37" w:rsidR="00FA7CA1" w:rsidRPr="005278DB" w:rsidRDefault="009C1AB8" w:rsidP="00875262">
      <w:pPr>
        <w:pStyle w:val="1"/>
        <w:spacing w:before="0" w:after="0"/>
      </w:pPr>
      <w:r>
        <w:t>C</w:t>
      </w:r>
      <w:r w:rsidR="008951CA" w:rsidRPr="00C2757D">
        <w:rPr>
          <w:rFonts w:hint="eastAsia"/>
        </w:rPr>
        <w:t>onclusions</w:t>
      </w:r>
    </w:p>
    <w:p w14:paraId="78F2C4D1" w14:textId="77777777" w:rsidR="00F53469" w:rsidRDefault="00F53469" w:rsidP="00875262">
      <w:pPr>
        <w:wordWrap/>
        <w:jc w:val="both"/>
        <w:rPr>
          <w:rFonts w:eastAsia="맑은 고딕"/>
          <w:color w:val="000000"/>
          <w:sz w:val="22"/>
          <w:szCs w:val="22"/>
        </w:rPr>
      </w:pPr>
    </w:p>
    <w:p w14:paraId="1A999BC9" w14:textId="11F1811C" w:rsidR="005E37A1" w:rsidRPr="00D21BB7" w:rsidRDefault="005E37A1" w:rsidP="00875262">
      <w:pPr>
        <w:wordWrap/>
        <w:jc w:val="both"/>
        <w:rPr>
          <w:rFonts w:eastAsia="맑은 고딕"/>
          <w:color w:val="000000"/>
        </w:rPr>
      </w:pPr>
      <w:r w:rsidRPr="00D21BB7">
        <w:rPr>
          <w:rFonts w:eastAsia="맑은 고딕"/>
          <w:color w:val="000000"/>
        </w:rPr>
        <w:t xml:space="preserve">In this contribution, we </w:t>
      </w:r>
      <w:r w:rsidR="00E56427" w:rsidRPr="00D21BB7">
        <w:rPr>
          <w:rFonts w:eastAsia="맑은 고딕"/>
          <w:color w:val="000000"/>
        </w:rPr>
        <w:t xml:space="preserve">discussed </w:t>
      </w:r>
      <w:r w:rsidR="00DD46C7" w:rsidRPr="00D21BB7">
        <w:rPr>
          <w:rFonts w:eastAsia="맑은 고딕"/>
          <w:color w:val="000000"/>
        </w:rPr>
        <w:t xml:space="preserve">several </w:t>
      </w:r>
      <w:r w:rsidR="009265B2" w:rsidRPr="00D21BB7">
        <w:rPr>
          <w:rFonts w:eastAsia="맑은 고딕"/>
          <w:color w:val="000000"/>
        </w:rPr>
        <w:t>enhancements on UL time and frequency synchronization for NTN</w:t>
      </w:r>
      <w:r w:rsidR="00DD46C7" w:rsidRPr="00D21BB7">
        <w:rPr>
          <w:rFonts w:eastAsia="맑은 고딕"/>
          <w:color w:val="000000"/>
        </w:rPr>
        <w:t xml:space="preserve">.  </w:t>
      </w:r>
      <w:r w:rsidRPr="00D21BB7">
        <w:rPr>
          <w:rFonts w:eastAsia="맑은 고딕"/>
          <w:color w:val="000000"/>
        </w:rPr>
        <w:t xml:space="preserve">Our proposals are summarized </w:t>
      </w:r>
      <w:r w:rsidR="00DD46C7" w:rsidRPr="00D21BB7">
        <w:rPr>
          <w:rFonts w:eastAsia="맑은 고딕"/>
          <w:color w:val="000000"/>
        </w:rPr>
        <w:t>as follows</w:t>
      </w:r>
      <w:r w:rsidRPr="00D21BB7">
        <w:rPr>
          <w:rFonts w:eastAsia="맑은 고딕"/>
          <w:color w:val="000000"/>
        </w:rPr>
        <w:t>.</w:t>
      </w:r>
    </w:p>
    <w:p w14:paraId="3B249B8C" w14:textId="2DA8111A" w:rsidR="002D56DD"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_Ref68001343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1</w:t>
      </w:r>
      <w:r w:rsidRPr="00D21BB7">
        <w:rPr>
          <w:rFonts w:eastAsia="맑은 고딕"/>
          <w:b/>
          <w:i/>
          <w:color w:val="000000"/>
        </w:rPr>
        <w:t>: A gNB signals the serving satellite ephemeris to UEs in system information, including the followings:</w:t>
      </w:r>
      <w:r w:rsidRPr="00D21BB7">
        <w:rPr>
          <w:rFonts w:eastAsia="맑은 고딕"/>
          <w:b/>
          <w:i/>
          <w:color w:val="000000"/>
        </w:rPr>
        <w:fldChar w:fldCharType="end"/>
      </w:r>
    </w:p>
    <w:p w14:paraId="63C4D99B" w14:textId="77777777" w:rsidR="00D21BB7" w:rsidRPr="00CA7178" w:rsidRDefault="00D21BB7" w:rsidP="00D21BB7">
      <w:pPr>
        <w:pStyle w:val="aff3"/>
        <w:numPr>
          <w:ilvl w:val="0"/>
          <w:numId w:val="26"/>
        </w:numPr>
        <w:spacing w:after="0"/>
        <w:jc w:val="both"/>
        <w:rPr>
          <w:rFonts w:eastAsia="맑은 고딕"/>
          <w:b/>
          <w:i/>
          <w:color w:val="000000"/>
        </w:rPr>
      </w:pPr>
      <w:r w:rsidRPr="00CA7178">
        <w:rPr>
          <w:rFonts w:eastAsia="맑은 고딕"/>
          <w:b/>
          <w:i/>
          <w:color w:val="000000"/>
          <w:lang w:val="en-US"/>
        </w:rPr>
        <w:t>index to a pre-defined table of satellite altitude levels and altitude offset scaling factors, i.e., NTN type</w:t>
      </w:r>
    </w:p>
    <w:p w14:paraId="11DD0B78" w14:textId="77777777" w:rsidR="00D21BB7" w:rsidRPr="00CA7178" w:rsidRDefault="00D21BB7" w:rsidP="00D21BB7">
      <w:pPr>
        <w:pStyle w:val="aff3"/>
        <w:numPr>
          <w:ilvl w:val="0"/>
          <w:numId w:val="26"/>
        </w:numPr>
        <w:spacing w:after="0"/>
        <w:jc w:val="both"/>
        <w:rPr>
          <w:rFonts w:eastAsia="맑은 고딕"/>
          <w:b/>
          <w:i/>
          <w:color w:val="000000"/>
        </w:rPr>
      </w:pPr>
      <w:r w:rsidRPr="00CA7178">
        <w:rPr>
          <w:rFonts w:eastAsia="맑은 고딕"/>
          <w:b/>
          <w:i/>
          <w:color w:val="000000"/>
          <w:lang w:val="en-US"/>
        </w:rPr>
        <w:t>satellite altitude offset</w:t>
      </w:r>
    </w:p>
    <w:p w14:paraId="680DAD3E" w14:textId="77777777" w:rsidR="00D21BB7" w:rsidRPr="00CA7178" w:rsidRDefault="00D21BB7" w:rsidP="00D21BB7">
      <w:pPr>
        <w:pStyle w:val="aff3"/>
        <w:numPr>
          <w:ilvl w:val="0"/>
          <w:numId w:val="26"/>
        </w:numPr>
        <w:spacing w:after="0"/>
        <w:jc w:val="both"/>
        <w:rPr>
          <w:rFonts w:eastAsia="맑은 고딕"/>
          <w:b/>
          <w:i/>
          <w:color w:val="000000"/>
        </w:rPr>
      </w:pPr>
      <w:r w:rsidRPr="00CA7178">
        <w:rPr>
          <w:rFonts w:eastAsia="맑은 고딕"/>
          <w:b/>
          <w:i/>
          <w:color w:val="000000"/>
          <w:lang w:val="en-US"/>
        </w:rPr>
        <w:t>satellite position</w:t>
      </w:r>
    </w:p>
    <w:p w14:paraId="6FBC1BA2" w14:textId="77777777" w:rsidR="00D21BB7" w:rsidRPr="00CA7178" w:rsidRDefault="00D21BB7" w:rsidP="00D21BB7">
      <w:pPr>
        <w:pStyle w:val="aff3"/>
        <w:numPr>
          <w:ilvl w:val="0"/>
          <w:numId w:val="26"/>
        </w:numPr>
        <w:spacing w:after="0"/>
        <w:jc w:val="both"/>
        <w:rPr>
          <w:rFonts w:eastAsia="맑은 고딕"/>
          <w:b/>
          <w:i/>
          <w:color w:val="000000"/>
        </w:rPr>
      </w:pPr>
      <w:r w:rsidRPr="00CA7178">
        <w:rPr>
          <w:rFonts w:eastAsia="맑은 고딕"/>
          <w:b/>
          <w:i/>
          <w:color w:val="000000"/>
          <w:lang w:val="en-US"/>
        </w:rPr>
        <w:t>satellite velocity</w:t>
      </w:r>
    </w:p>
    <w:p w14:paraId="1E7CF636" w14:textId="77777777" w:rsidR="00D21BB7" w:rsidRPr="00CA7178" w:rsidRDefault="00D21BB7" w:rsidP="00D21BB7">
      <w:pPr>
        <w:pStyle w:val="aff3"/>
        <w:numPr>
          <w:ilvl w:val="0"/>
          <w:numId w:val="26"/>
        </w:numPr>
        <w:spacing w:after="0"/>
        <w:jc w:val="both"/>
        <w:rPr>
          <w:i/>
          <w:lang w:val="en-GB"/>
        </w:rPr>
      </w:pPr>
      <w:r w:rsidRPr="00CA7178">
        <w:rPr>
          <w:rFonts w:eastAsia="맑은 고딕"/>
          <w:b/>
          <w:i/>
          <w:color w:val="000000"/>
          <w:lang w:val="en-US"/>
        </w:rPr>
        <w:t>reference time for satellite position and velocity.</w:t>
      </w:r>
    </w:p>
    <w:p w14:paraId="23A4E8EA" w14:textId="77777777" w:rsidR="00D21BB7" w:rsidRPr="00D21BB7" w:rsidRDefault="00D21BB7" w:rsidP="002D56DD">
      <w:pPr>
        <w:wordWrap/>
        <w:ind w:left="902" w:hangingChars="451" w:hanging="902"/>
        <w:jc w:val="both"/>
        <w:rPr>
          <w:rFonts w:eastAsia="맑은 고딕"/>
          <w:b/>
          <w:i/>
          <w:color w:val="000000"/>
          <w:lang w:val="en-GB"/>
        </w:rPr>
      </w:pPr>
    </w:p>
    <w:p w14:paraId="6816F3C5" w14:textId="7C97F998"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_Ref68001348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2</w:t>
      </w:r>
      <w:r w:rsidRPr="00D21BB7">
        <w:rPr>
          <w:rFonts w:eastAsia="맑은 고딕"/>
          <w:b/>
          <w:i/>
          <w:color w:val="000000"/>
        </w:rPr>
        <w:t>: Support Ephemeris format based on satellite position and velocity state vectors.</w:t>
      </w:r>
      <w:r w:rsidRPr="00D21BB7">
        <w:rPr>
          <w:rFonts w:eastAsia="맑은 고딕"/>
          <w:b/>
          <w:i/>
          <w:color w:val="000000"/>
        </w:rPr>
        <w:fldChar w:fldCharType="end"/>
      </w:r>
    </w:p>
    <w:p w14:paraId="104F117A" w14:textId="7267066C"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_Ref68001350 \h  \* MERGEFORMAT </w:instrText>
      </w:r>
      <w:r w:rsidRPr="00D21BB7">
        <w:rPr>
          <w:rFonts w:eastAsia="맑은 고딕"/>
          <w:b/>
          <w:i/>
          <w:color w:val="000000"/>
        </w:rPr>
      </w:r>
      <w:r w:rsidRPr="00D21BB7">
        <w:rPr>
          <w:rFonts w:eastAsia="맑은 고딕"/>
          <w:b/>
          <w:i/>
          <w:color w:val="000000"/>
        </w:rPr>
        <w:fldChar w:fldCharType="separate"/>
      </w:r>
      <w:r w:rsidRPr="00D21BB7">
        <w:rPr>
          <w:b/>
          <w:i/>
        </w:rPr>
        <w:t xml:space="preserve">Proposal </w:t>
      </w:r>
      <w:r w:rsidRPr="00D21BB7">
        <w:rPr>
          <w:b/>
          <w:i/>
          <w:noProof/>
        </w:rPr>
        <w:t>3</w:t>
      </w:r>
      <w:r w:rsidRPr="00D21BB7">
        <w:rPr>
          <w:b/>
          <w:i/>
        </w:rPr>
        <w:t xml:space="preserve">: The TA update with </w:t>
      </w:r>
      <m:oMath>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
                <w:bCs/>
                <w:i/>
                <w:color w:val="000000" w:themeColor="text1"/>
              </w:rPr>
            </m:ctrlPr>
          </m:dPr>
          <m:e>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
                <w:bCs/>
                <w:i/>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D21BB7">
        <w:rPr>
          <w:b/>
          <w:i/>
        </w:rPr>
        <w:t xml:space="preserve"> is used.</w:t>
      </w:r>
      <w:r w:rsidRPr="00D21BB7">
        <w:rPr>
          <w:rFonts w:eastAsia="맑은 고딕"/>
          <w:b/>
          <w:i/>
          <w:color w:val="000000"/>
        </w:rPr>
        <w:fldChar w:fldCharType="end"/>
      </w:r>
    </w:p>
    <w:p w14:paraId="72116EC5" w14:textId="127D7C31"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_Ref68001352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4</w:t>
      </w:r>
      <w:r w:rsidRPr="00D21BB7">
        <w:rPr>
          <w:rFonts w:eastAsia="맑은 고딕"/>
          <w:b/>
          <w:i/>
          <w:color w:val="000000"/>
        </w:rPr>
        <w:t>: UE’s estimated TA value is reported to gNB.</w:t>
      </w:r>
      <w:r w:rsidRPr="00D21BB7">
        <w:rPr>
          <w:rFonts w:eastAsia="맑은 고딕"/>
          <w:b/>
          <w:i/>
          <w:color w:val="000000"/>
        </w:rPr>
        <w:fldChar w:fldCharType="end"/>
      </w:r>
    </w:p>
    <w:p w14:paraId="7D12AB00" w14:textId="73121447"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_Ref68001355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5</w:t>
      </w:r>
      <w:r w:rsidRPr="00D21BB7">
        <w:rPr>
          <w:rFonts w:eastAsia="맑은 고딕"/>
          <w:b/>
          <w:i/>
          <w:color w:val="000000"/>
        </w:rPr>
        <w:t>: A gNB signals residual common TA value to UEs such that UEs can derive common TA by adding to minimum common TA value, which can be obtained by UE from the satellite ephemeris (or altitude) information.</w:t>
      </w:r>
      <w:r w:rsidRPr="00D21BB7">
        <w:rPr>
          <w:rFonts w:eastAsia="맑은 고딕"/>
          <w:b/>
          <w:i/>
          <w:color w:val="000000"/>
        </w:rPr>
        <w:fldChar w:fldCharType="end"/>
      </w:r>
    </w:p>
    <w:p w14:paraId="228FB6E3" w14:textId="17A0D5A4"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_Ref68508868 \h  \* MERGEFORMAT </w:instrText>
      </w:r>
      <w:r w:rsidRPr="00D21BB7">
        <w:rPr>
          <w:rFonts w:eastAsia="맑은 고딕"/>
          <w:b/>
          <w:i/>
          <w:color w:val="000000"/>
        </w:rPr>
      </w:r>
      <w:r w:rsidRPr="00D21BB7">
        <w:rPr>
          <w:rFonts w:eastAsia="맑은 고딕"/>
          <w:b/>
          <w:i/>
          <w:color w:val="000000"/>
        </w:rPr>
        <w:fldChar w:fldCharType="separate"/>
      </w:r>
      <w:r w:rsidRPr="00D21BB7">
        <w:rPr>
          <w:b/>
          <w:i/>
        </w:rPr>
        <w:t>Proposal 6: Multiple reference points and common TA values should be considered for extremely large cells.</w:t>
      </w:r>
      <w:r w:rsidRPr="00D21BB7">
        <w:rPr>
          <w:rFonts w:eastAsia="맑은 고딕"/>
          <w:b/>
          <w:i/>
          <w:color w:val="000000"/>
        </w:rPr>
        <w:fldChar w:fldCharType="end"/>
      </w:r>
    </w:p>
    <w:p w14:paraId="396F64C0" w14:textId="1030B326" w:rsidR="00D21BB7" w:rsidRP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_Ref68508871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7</w:t>
      </w:r>
      <w:r w:rsidRPr="00D21BB7">
        <w:rPr>
          <w:rFonts w:eastAsia="맑은 고딕"/>
          <w:b/>
          <w:i/>
          <w:color w:val="000000"/>
        </w:rPr>
        <w:t>: The gNB signals common TA drift rate to enable autonomous TA update at UE.</w:t>
      </w:r>
      <w:r w:rsidRPr="00D21BB7">
        <w:rPr>
          <w:rFonts w:eastAsia="맑은 고딕"/>
          <w:b/>
          <w:i/>
          <w:color w:val="000000"/>
        </w:rPr>
        <w:fldChar w:fldCharType="end"/>
      </w:r>
    </w:p>
    <w:p w14:paraId="013ABBB3" w14:textId="227EB7A8" w:rsidR="00D21BB7" w:rsidRDefault="00D21BB7" w:rsidP="002D56DD">
      <w:pPr>
        <w:wordWrap/>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_Ref68508874 \h  \* MERGEFORMAT </w:instrText>
      </w:r>
      <w:r w:rsidRPr="00D21BB7">
        <w:rPr>
          <w:rFonts w:eastAsia="맑은 고딕"/>
          <w:b/>
          <w:i/>
          <w:color w:val="000000"/>
        </w:rPr>
      </w:r>
      <w:r w:rsidRPr="00D21BB7">
        <w:rPr>
          <w:rFonts w:eastAsia="맑은 고딕"/>
          <w:b/>
          <w:i/>
          <w:color w:val="000000"/>
        </w:rPr>
        <w:fldChar w:fldCharType="separate"/>
      </w:r>
      <w:r w:rsidRPr="00D21BB7">
        <w:rPr>
          <w:rFonts w:eastAsia="맑은 고딕"/>
          <w:b/>
          <w:i/>
          <w:color w:val="000000"/>
        </w:rPr>
        <w:t xml:space="preserve">Proposal </w:t>
      </w:r>
      <w:r w:rsidRPr="00D21BB7">
        <w:rPr>
          <w:rFonts w:eastAsia="맑은 고딕"/>
          <w:b/>
          <w:i/>
          <w:noProof/>
          <w:color w:val="000000"/>
        </w:rPr>
        <w:t>8</w:t>
      </w:r>
      <w:r w:rsidRPr="00D21BB7">
        <w:rPr>
          <w:rFonts w:eastAsia="맑은 고딕"/>
          <w:b/>
          <w:i/>
          <w:color w:val="000000"/>
        </w:rPr>
        <w:t>: The gNB can jointly signal common TA drift rate and Doppler shift such as the UE derives Doppler shift from common TA drift rate signaled by gNB or vice versa.</w:t>
      </w:r>
      <w:r w:rsidRPr="00D21BB7">
        <w:rPr>
          <w:rFonts w:eastAsia="맑은 고딕"/>
          <w:b/>
          <w:i/>
          <w:color w:val="000000"/>
        </w:rPr>
        <w:fldChar w:fldCharType="end"/>
      </w:r>
    </w:p>
    <w:p w14:paraId="7258798D" w14:textId="3A120860" w:rsidR="009057F2" w:rsidRPr="00D21BB7" w:rsidRDefault="009057F2" w:rsidP="002D56DD">
      <w:pPr>
        <w:wordWrap/>
        <w:ind w:left="902" w:hangingChars="451" w:hanging="902"/>
        <w:jc w:val="both"/>
        <w:rPr>
          <w:rFonts w:eastAsia="맑은 고딕"/>
          <w:b/>
          <w:i/>
          <w:color w:val="000000"/>
        </w:rPr>
      </w:pPr>
      <w:r>
        <w:rPr>
          <w:rFonts w:eastAsia="맑은 고딕"/>
          <w:b/>
          <w:i/>
          <w:color w:val="000000"/>
        </w:rPr>
        <w:fldChar w:fldCharType="begin"/>
      </w:r>
      <w:r>
        <w:rPr>
          <w:rFonts w:eastAsia="맑은 고딕"/>
          <w:b/>
          <w:i/>
          <w:color w:val="000000"/>
        </w:rPr>
        <w:instrText xml:space="preserve"> REF _Ref68519419 \h </w:instrText>
      </w:r>
      <w:r>
        <w:rPr>
          <w:rFonts w:eastAsia="맑은 고딕"/>
          <w:b/>
          <w:i/>
          <w:color w:val="000000"/>
        </w:rPr>
      </w:r>
      <w:r>
        <w:rPr>
          <w:rFonts w:eastAsia="맑은 고딕"/>
          <w:b/>
          <w:i/>
          <w:color w:val="000000"/>
        </w:rPr>
        <w:fldChar w:fldCharType="separate"/>
      </w:r>
      <w:r w:rsidRPr="00CA7178">
        <w:rPr>
          <w:rFonts w:eastAsia="맑은 고딕"/>
          <w:b/>
          <w:i/>
          <w:color w:val="000000"/>
        </w:rPr>
        <w:t xml:space="preserve">Proposal </w:t>
      </w:r>
      <w:r>
        <w:rPr>
          <w:rFonts w:eastAsia="맑은 고딕"/>
          <w:b/>
          <w:i/>
          <w:noProof/>
          <w:color w:val="000000"/>
        </w:rPr>
        <w:t>9</w:t>
      </w:r>
      <w:r w:rsidRPr="00CA7178">
        <w:rPr>
          <w:rFonts w:eastAsia="맑은 고딕"/>
          <w:b/>
          <w:i/>
          <w:color w:val="000000"/>
        </w:rPr>
        <w:t xml:space="preserve">: The gNB </w:t>
      </w:r>
      <w:r>
        <w:rPr>
          <w:rFonts w:eastAsia="맑은 고딕"/>
          <w:b/>
          <w:i/>
          <w:color w:val="000000"/>
        </w:rPr>
        <w:t>indicates the additional UL frequency offset value.</w:t>
      </w:r>
      <w:r>
        <w:rPr>
          <w:rFonts w:eastAsia="맑은 고딕"/>
          <w:b/>
          <w:i/>
          <w:color w:val="000000"/>
        </w:rPr>
        <w:fldChar w:fldCharType="end"/>
      </w:r>
    </w:p>
    <w:p w14:paraId="338F3A8A" w14:textId="77777777" w:rsidR="005278DB" w:rsidRPr="00D21BB7" w:rsidRDefault="005278DB" w:rsidP="00875262">
      <w:pPr>
        <w:wordWrap/>
        <w:jc w:val="both"/>
        <w:rPr>
          <w:b/>
        </w:rPr>
      </w:pPr>
    </w:p>
    <w:p w14:paraId="165697E5" w14:textId="4B83C54C" w:rsidR="005278DB" w:rsidRPr="00D21BB7" w:rsidRDefault="005278DB" w:rsidP="00875262">
      <w:pPr>
        <w:wordWrap/>
        <w:jc w:val="both"/>
      </w:pPr>
      <w:r w:rsidRPr="00D21BB7">
        <w:t>In addition, the following observations are made.</w:t>
      </w:r>
    </w:p>
    <w:p w14:paraId="609CD5FD" w14:textId="77777777" w:rsidR="00507D14" w:rsidRPr="00D21BB7" w:rsidRDefault="00507D14" w:rsidP="00875262">
      <w:pPr>
        <w:wordWrap/>
        <w:jc w:val="both"/>
        <w:rPr>
          <w:b/>
        </w:rPr>
      </w:pPr>
    </w:p>
    <w:p w14:paraId="7C15A879" w14:textId="661B3C1D" w:rsidR="00507D14" w:rsidRPr="00D21BB7" w:rsidRDefault="00507D14" w:rsidP="00875262">
      <w:pPr>
        <w:pStyle w:val="ac"/>
        <w:wordWrap/>
        <w:spacing w:before="0" w:after="0"/>
        <w:ind w:left="1030" w:hangingChars="515" w:hanging="1030"/>
      </w:pPr>
      <w:r w:rsidRPr="00D21BB7">
        <w:t xml:space="preserve">Observation </w:t>
      </w:r>
      <w:fldSimple w:instr=" SEQ Observation \* ARABIC ">
        <w:r w:rsidR="00CA7178" w:rsidRPr="00D21BB7">
          <w:rPr>
            <w:noProof/>
          </w:rPr>
          <w:t>2</w:t>
        </w:r>
      </w:fldSimple>
      <w:r w:rsidRPr="00D21BB7">
        <w:t xml:space="preserve">: The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Pr="00D21BB7">
        <w:t xml:space="preserve">, can be divided into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Pr="00D21BB7">
        <w:t xml:space="preserve">, and a residual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cRes</m:t>
            </m:r>
          </m:sub>
        </m:sSub>
      </m:oMath>
      <w:r w:rsidRPr="00D21BB7">
        <w:t xml:space="preserve">.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Pr="00D21BB7">
        <w:t xml:space="preserve">, can be derived by UE from satellite ephemeris (or simply altitude) information without additional signalling. </w:t>
      </w:r>
    </w:p>
    <w:p w14:paraId="6A7F5B6A" w14:textId="77777777" w:rsidR="00507D14" w:rsidRPr="00D21BB7" w:rsidRDefault="00507D14" w:rsidP="00875262">
      <w:pPr>
        <w:wordWrap/>
        <w:jc w:val="both"/>
        <w:rPr>
          <w:b/>
        </w:rPr>
      </w:pPr>
      <w:r w:rsidRPr="00D21BB7" w:rsidDel="00507D14">
        <w:rPr>
          <w:b/>
        </w:rPr>
        <w:t xml:space="preserve"> </w:t>
      </w:r>
    </w:p>
    <w:p w14:paraId="06CDBCD6" w14:textId="77777777" w:rsidR="00507D14" w:rsidRPr="00D21BB7" w:rsidRDefault="00507D14" w:rsidP="00875262">
      <w:pPr>
        <w:pStyle w:val="aff3"/>
        <w:spacing w:after="0"/>
        <w:ind w:left="0"/>
        <w:contextualSpacing w:val="0"/>
      </w:pPr>
      <w:r w:rsidRPr="00D21BB7">
        <w:rPr>
          <w:b/>
        </w:rPr>
        <w:t>Observation</w:t>
      </w:r>
      <w:r w:rsidRPr="00D21BB7">
        <w:rPr>
          <w:b/>
          <w:lang w:val="en-US"/>
        </w:rPr>
        <w:t xml:space="preserve"> 2</w:t>
      </w:r>
      <w:r w:rsidRPr="00D21BB7">
        <w:rPr>
          <w:b/>
          <w:lang w:val="en-GB"/>
        </w:rPr>
        <w:t xml:space="preserve">: </w:t>
      </w:r>
      <w:r w:rsidRPr="00D21BB7">
        <w:rPr>
          <w:b/>
          <w:lang w:val="en-US"/>
        </w:rPr>
        <w:t xml:space="preserve">The gNB jointly indicates </w:t>
      </w:r>
      <w:r w:rsidRPr="00D21BB7">
        <w:rPr>
          <w:b/>
        </w:rPr>
        <w:t>the TA variation rate and the Doppler shift.</w:t>
      </w:r>
    </w:p>
    <w:p w14:paraId="13167EB5" w14:textId="77777777" w:rsidR="00507D14" w:rsidRPr="00D21BB7" w:rsidRDefault="00507D14" w:rsidP="00875262">
      <w:pPr>
        <w:wordWrap/>
        <w:jc w:val="both"/>
        <w:rPr>
          <w:b/>
        </w:rPr>
      </w:pPr>
    </w:p>
    <w:p w14:paraId="3FEC5F87" w14:textId="77777777" w:rsidR="00507D14" w:rsidRPr="00D21BB7" w:rsidRDefault="00507D14" w:rsidP="00875262">
      <w:pPr>
        <w:wordWrap/>
        <w:ind w:left="1030" w:hangingChars="515" w:hanging="1030"/>
        <w:rPr>
          <w:b/>
        </w:rPr>
      </w:pPr>
      <w:r w:rsidRPr="00D21BB7">
        <w:rPr>
          <w:b/>
        </w:rPr>
        <w:t>Observation 3</w:t>
      </w:r>
      <w:r w:rsidRPr="00D21BB7">
        <w:rPr>
          <w:b/>
          <w:lang w:val="en-GB"/>
        </w:rPr>
        <w:t xml:space="preserve">: </w:t>
      </w:r>
      <w:r w:rsidRPr="00D21BB7">
        <w:rPr>
          <w:b/>
        </w:rPr>
        <w:t xml:space="preserve">Based on the indicated TA variation rate </w:t>
      </w:r>
      <m:oMath>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TA</m:t>
            </m:r>
          </m:sub>
        </m:sSub>
      </m:oMath>
      <w:r w:rsidRPr="00D21BB7">
        <w:rPr>
          <w:b/>
        </w:rPr>
        <w:t xml:space="preserve"> (and the current TA), the UE can autonomously adjust its TA.</w:t>
      </w:r>
    </w:p>
    <w:p w14:paraId="558C700F" w14:textId="77777777" w:rsidR="00507D14" w:rsidRPr="00D21BB7" w:rsidRDefault="00507D14" w:rsidP="00875262">
      <w:pPr>
        <w:wordWrap/>
        <w:jc w:val="both"/>
        <w:rPr>
          <w:b/>
        </w:rPr>
      </w:pPr>
    </w:p>
    <w:p w14:paraId="4F1A2D88" w14:textId="5C431344" w:rsidR="00507D14" w:rsidRPr="00D21BB7" w:rsidRDefault="00507D14" w:rsidP="00875262">
      <w:pPr>
        <w:wordWrap/>
        <w:ind w:left="1030" w:hangingChars="515" w:hanging="1030"/>
        <w:rPr>
          <w:b/>
        </w:rPr>
      </w:pPr>
      <w:r w:rsidRPr="00D21BB7">
        <w:rPr>
          <w:b/>
        </w:rPr>
        <w:t>Observation 4</w:t>
      </w:r>
      <w:r w:rsidRPr="00D21BB7">
        <w:rPr>
          <w:b/>
          <w:lang w:val="en-GB"/>
        </w:rPr>
        <w:t xml:space="preserve">: </w:t>
      </w:r>
      <w:r w:rsidRPr="00D21BB7">
        <w:rPr>
          <w:b/>
        </w:rPr>
        <w:t xml:space="preserve">Based on the indicated Doppler shift </w:t>
      </w:r>
      <m:oMath>
        <m:sSub>
          <m:sSubPr>
            <m:ctrlPr>
              <w:rPr>
                <w:rFonts w:ascii="Cambria Math" w:hAnsi="Cambria Math"/>
                <w:b/>
              </w:rPr>
            </m:ctrlPr>
          </m:sSubPr>
          <m:e>
            <m:r>
              <m:rPr>
                <m:sty m:val="b"/>
              </m:rPr>
              <w:rPr>
                <w:rFonts w:ascii="Cambria Math" w:hAnsi="Cambria Math"/>
              </w:rPr>
              <m:t>f</m:t>
            </m:r>
          </m:e>
          <m:sub>
            <m:r>
              <m:rPr>
                <m:sty m:val="b"/>
              </m:rPr>
              <w:rPr>
                <w:rFonts w:ascii="Cambria Math" w:hAnsi="Cambria Math"/>
              </w:rPr>
              <m:t>D</m:t>
            </m:r>
          </m:sub>
        </m:sSub>
      </m:oMath>
      <w:r w:rsidRPr="00D21BB7">
        <w:rPr>
          <w:b/>
        </w:rPr>
        <w:t xml:space="preserve"> (and the compensated frequency offset), the UE can determine the residual Doppler shift and pre-compensate its UL transmission.</w:t>
      </w:r>
    </w:p>
    <w:p w14:paraId="3887CCC2" w14:textId="77777777" w:rsidR="00FA7CA1" w:rsidRPr="00DD46C7" w:rsidRDefault="00FA7CA1" w:rsidP="00875262">
      <w:pPr>
        <w:wordWrap/>
        <w:jc w:val="both"/>
        <w:rPr>
          <w:rFonts w:eastAsia="맑은 고딕"/>
          <w:color w:val="000000"/>
          <w:sz w:val="22"/>
          <w:szCs w:val="22"/>
        </w:rPr>
      </w:pPr>
    </w:p>
    <w:p w14:paraId="7CF9AFEE" w14:textId="02200090" w:rsidR="000776FF" w:rsidRDefault="000776FF" w:rsidP="00875262">
      <w:pPr>
        <w:pStyle w:val="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B65111" w:rsidRDefault="00B65111" w:rsidP="00875262">
      <w:pPr>
        <w:wordWrap/>
        <w:rPr>
          <w:lang w:val="pt-BR"/>
        </w:rPr>
      </w:pPr>
    </w:p>
    <w:p w14:paraId="16070A37" w14:textId="77777777" w:rsidR="007E083D" w:rsidRDefault="007E083D" w:rsidP="007E083D">
      <w:pPr>
        <w:pStyle w:val="2222"/>
        <w:numPr>
          <w:ilvl w:val="0"/>
          <w:numId w:val="13"/>
        </w:numPr>
        <w:spacing w:after="120" w:line="288" w:lineRule="auto"/>
        <w:ind w:left="426" w:firstLineChars="0"/>
        <w:rPr>
          <w:rFonts w:eastAsia="MS Mincho"/>
          <w:bCs/>
          <w:sz w:val="22"/>
          <w:szCs w:val="22"/>
          <w:lang w:eastAsia="ja-JP"/>
        </w:rPr>
      </w:pPr>
      <w:bookmarkStart w:id="22" w:name="_Ref54257865"/>
      <w:r w:rsidRPr="005D1AFB">
        <w:rPr>
          <w:rFonts w:eastAsia="MS Mincho"/>
          <w:bCs/>
          <w:sz w:val="22"/>
          <w:szCs w:val="22"/>
          <w:lang w:eastAsia="ja-JP"/>
        </w:rPr>
        <w:t>RP‑2</w:t>
      </w:r>
      <w:r>
        <w:rPr>
          <w:rFonts w:eastAsia="MS Mincho"/>
          <w:bCs/>
          <w:sz w:val="22"/>
          <w:szCs w:val="22"/>
          <w:lang w:eastAsia="ja-JP"/>
        </w:rPr>
        <w:t>10908</w:t>
      </w:r>
      <w:r w:rsidRPr="006F7F79">
        <w:rPr>
          <w:rFonts w:eastAsia="MS Mincho"/>
          <w:bCs/>
          <w:sz w:val="22"/>
          <w:szCs w:val="22"/>
          <w:lang w:eastAsia="ja-JP"/>
        </w:rPr>
        <w:t>, “Revised WID: Solutions for NR to support non-terrestrial networks (NTN).”</w:t>
      </w:r>
    </w:p>
    <w:p w14:paraId="6AD71F67" w14:textId="77777777" w:rsidR="007E083D" w:rsidRDefault="008F60E1" w:rsidP="007E083D">
      <w:pPr>
        <w:pStyle w:val="2222"/>
        <w:numPr>
          <w:ilvl w:val="0"/>
          <w:numId w:val="13"/>
        </w:numPr>
        <w:spacing w:after="120" w:line="288" w:lineRule="auto"/>
        <w:ind w:left="426" w:firstLineChars="0"/>
        <w:rPr>
          <w:rFonts w:eastAsia="MS Mincho"/>
          <w:bCs/>
          <w:sz w:val="22"/>
          <w:szCs w:val="22"/>
          <w:lang w:eastAsia="ja-JP"/>
        </w:rPr>
      </w:pPr>
      <w:r w:rsidRPr="007E083D">
        <w:rPr>
          <w:rFonts w:eastAsia="MS Mincho"/>
          <w:bCs/>
          <w:sz w:val="22"/>
          <w:szCs w:val="22"/>
          <w:lang w:eastAsia="ja-JP"/>
        </w:rPr>
        <w:t>R1-2009748</w:t>
      </w:r>
      <w:r w:rsidR="00993B62" w:rsidRPr="007E083D">
        <w:rPr>
          <w:rFonts w:eastAsia="MS Mincho"/>
          <w:bCs/>
          <w:sz w:val="22"/>
          <w:szCs w:val="22"/>
          <w:lang w:eastAsia="ja-JP"/>
        </w:rPr>
        <w:t>, “</w:t>
      </w:r>
      <w:r w:rsidR="00304A67" w:rsidRPr="007E083D">
        <w:rPr>
          <w:rFonts w:cs="Times New Roman"/>
          <w:sz w:val="22"/>
          <w:szCs w:val="22"/>
        </w:rPr>
        <w:t>FL</w:t>
      </w:r>
      <w:r w:rsidR="00FD1EED" w:rsidRPr="007E083D">
        <w:rPr>
          <w:rFonts w:cs="Times New Roman"/>
          <w:sz w:val="22"/>
          <w:szCs w:val="22"/>
        </w:rPr>
        <w:t xml:space="preserve"> Summary on enhancements on UL time and frequency synchronization for NR NTN</w:t>
      </w:r>
      <w:r w:rsidR="00993B62" w:rsidRPr="007E083D">
        <w:rPr>
          <w:rFonts w:eastAsia="MS Mincho"/>
          <w:bCs/>
          <w:sz w:val="22"/>
          <w:szCs w:val="22"/>
          <w:lang w:eastAsia="ja-JP"/>
        </w:rPr>
        <w:t>”.</w:t>
      </w:r>
      <w:bookmarkStart w:id="23" w:name="_Ref53760356"/>
      <w:bookmarkEnd w:id="22"/>
    </w:p>
    <w:p w14:paraId="3964F5ED" w14:textId="26C47B52" w:rsidR="002A1A45" w:rsidRPr="007E083D" w:rsidRDefault="00D12430" w:rsidP="007E083D">
      <w:pPr>
        <w:pStyle w:val="2222"/>
        <w:numPr>
          <w:ilvl w:val="0"/>
          <w:numId w:val="13"/>
        </w:numPr>
        <w:spacing w:after="120" w:line="288" w:lineRule="auto"/>
        <w:ind w:left="426" w:firstLineChars="0"/>
        <w:rPr>
          <w:rFonts w:eastAsia="MS Mincho"/>
          <w:bCs/>
          <w:sz w:val="22"/>
          <w:szCs w:val="22"/>
          <w:lang w:eastAsia="ja-JP"/>
        </w:rPr>
      </w:pPr>
      <w:r w:rsidRPr="007E083D">
        <w:rPr>
          <w:rFonts w:eastAsia="MS Mincho"/>
          <w:bCs/>
          <w:sz w:val="22"/>
          <w:szCs w:val="22"/>
          <w:lang w:eastAsia="ja-JP"/>
        </w:rPr>
        <w:t>R1-210</w:t>
      </w:r>
      <w:r w:rsidR="00B42A9F">
        <w:rPr>
          <w:rFonts w:eastAsia="MS Mincho"/>
          <w:bCs/>
          <w:sz w:val="22"/>
          <w:szCs w:val="22"/>
          <w:lang w:eastAsia="ja-JP"/>
        </w:rPr>
        <w:t>3241</w:t>
      </w:r>
      <w:r w:rsidR="00875262" w:rsidRPr="007E083D">
        <w:rPr>
          <w:rFonts w:eastAsia="MS Mincho"/>
          <w:bCs/>
          <w:sz w:val="22"/>
          <w:szCs w:val="22"/>
          <w:lang w:eastAsia="ja-JP"/>
        </w:rPr>
        <w:t>, “On Timing relationship enhancements,” Samsung, RAN1-10</w:t>
      </w:r>
      <w:r w:rsidR="00A75C6A" w:rsidRPr="007E083D">
        <w:rPr>
          <w:rFonts w:eastAsia="MS Mincho"/>
          <w:bCs/>
          <w:sz w:val="22"/>
          <w:szCs w:val="22"/>
          <w:lang w:eastAsia="ja-JP"/>
        </w:rPr>
        <w:t>4</w:t>
      </w:r>
      <w:r w:rsidR="00B51972">
        <w:rPr>
          <w:rFonts w:eastAsia="MS Mincho"/>
          <w:bCs/>
          <w:sz w:val="22"/>
          <w:szCs w:val="22"/>
          <w:lang w:eastAsia="ja-JP"/>
        </w:rPr>
        <w:t>b-</w:t>
      </w:r>
      <w:r w:rsidR="00875262" w:rsidRPr="007E083D">
        <w:rPr>
          <w:rFonts w:eastAsia="MS Mincho"/>
          <w:bCs/>
          <w:sz w:val="22"/>
          <w:szCs w:val="22"/>
          <w:lang w:eastAsia="ja-JP"/>
        </w:rPr>
        <w:t xml:space="preserve">e, </w:t>
      </w:r>
      <w:r w:rsidR="00B51972">
        <w:rPr>
          <w:rFonts w:eastAsia="MS Mincho"/>
          <w:bCs/>
          <w:sz w:val="22"/>
          <w:szCs w:val="22"/>
          <w:lang w:eastAsia="ja-JP"/>
        </w:rPr>
        <w:t>April</w:t>
      </w:r>
      <w:r w:rsidR="00875262" w:rsidRPr="007E083D">
        <w:rPr>
          <w:rFonts w:eastAsia="MS Mincho"/>
          <w:bCs/>
          <w:sz w:val="22"/>
          <w:szCs w:val="22"/>
          <w:lang w:eastAsia="ja-JP"/>
        </w:rPr>
        <w:t xml:space="preserve"> 202</w:t>
      </w:r>
      <w:r w:rsidR="00A75C6A" w:rsidRPr="007E083D">
        <w:rPr>
          <w:rFonts w:eastAsia="MS Mincho"/>
          <w:bCs/>
          <w:sz w:val="22"/>
          <w:szCs w:val="22"/>
          <w:lang w:eastAsia="ja-JP"/>
        </w:rPr>
        <w:t>1</w:t>
      </w:r>
      <w:r w:rsidR="00875262" w:rsidRPr="007E083D">
        <w:rPr>
          <w:rFonts w:eastAsia="MS Mincho"/>
          <w:bCs/>
          <w:sz w:val="22"/>
          <w:szCs w:val="22"/>
          <w:lang w:eastAsia="ja-JP"/>
        </w:rPr>
        <w:t>.</w:t>
      </w:r>
      <w:bookmarkEnd w:id="23"/>
    </w:p>
    <w:sectPr w:rsidR="002A1A45" w:rsidRPr="007E083D" w:rsidSect="00EB7D8E">
      <w:footerReference w:type="even" r:id="rId14"/>
      <w:footerReference w:type="default" r:id="rId15"/>
      <w:footnotePr>
        <w:numRestart w:val="eachSect"/>
      </w:footnotePr>
      <w:pgSz w:w="11909" w:h="16834" w:code="9"/>
      <w:pgMar w:top="1418" w:right="1109"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748A9" w14:textId="77777777" w:rsidR="00987A3B" w:rsidRPr="00C47AD2" w:rsidRDefault="00987A3B">
      <w:pPr>
        <w:rPr>
          <w:rFonts w:ascii="Arial" w:hAnsi="Arial"/>
          <w:sz w:val="12"/>
        </w:rPr>
      </w:pPr>
      <w:r>
        <w:separator/>
      </w:r>
    </w:p>
  </w:endnote>
  <w:endnote w:type="continuationSeparator" w:id="0">
    <w:p w14:paraId="63A86F1E" w14:textId="77777777" w:rsidR="00987A3B" w:rsidRPr="00C47AD2" w:rsidRDefault="00987A3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2A5D9C" w:rsidRDefault="002A5D9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2A5D9C" w:rsidRDefault="002A5D9C"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C0FC26E" w:rsidR="002A5D9C" w:rsidRDefault="002A5D9C">
    <w:pPr>
      <w:pStyle w:val="a5"/>
    </w:pPr>
    <w:r>
      <w:fldChar w:fldCharType="begin"/>
    </w:r>
    <w:r>
      <w:instrText xml:space="preserve"> PAGE   \* MERGEFORMAT </w:instrText>
    </w:r>
    <w:r>
      <w:fldChar w:fldCharType="separate"/>
    </w:r>
    <w:r w:rsidR="00987A3B">
      <w:t>1</w:t>
    </w:r>
    <w:r>
      <w:fldChar w:fldCharType="end"/>
    </w:r>
  </w:p>
  <w:p w14:paraId="45CA142C" w14:textId="77777777" w:rsidR="002A5D9C" w:rsidRDefault="002A5D9C"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A2522" w14:textId="77777777" w:rsidR="00987A3B" w:rsidRPr="00C47AD2" w:rsidRDefault="00987A3B">
      <w:pPr>
        <w:rPr>
          <w:rFonts w:ascii="Arial" w:hAnsi="Arial"/>
          <w:sz w:val="12"/>
        </w:rPr>
      </w:pPr>
      <w:r>
        <w:separator/>
      </w:r>
    </w:p>
  </w:footnote>
  <w:footnote w:type="continuationSeparator" w:id="0">
    <w:p w14:paraId="7F1ADC43" w14:textId="77777777" w:rsidR="00987A3B" w:rsidRPr="00C47AD2" w:rsidRDefault="00987A3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4F7725F"/>
    <w:multiLevelType w:val="hybridMultilevel"/>
    <w:tmpl w:val="E5F0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B7A276C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16EE1"/>
    <w:multiLevelType w:val="hybridMultilevel"/>
    <w:tmpl w:val="1DE4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A3555"/>
    <w:multiLevelType w:val="hybridMultilevel"/>
    <w:tmpl w:val="86B2E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659FC"/>
    <w:multiLevelType w:val="hybridMultilevel"/>
    <w:tmpl w:val="A532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20620"/>
    <w:multiLevelType w:val="hybridMultilevel"/>
    <w:tmpl w:val="53AE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46E01"/>
    <w:multiLevelType w:val="hybridMultilevel"/>
    <w:tmpl w:val="B9903E9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8E31BC1"/>
    <w:multiLevelType w:val="hybridMultilevel"/>
    <w:tmpl w:val="030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FE14CD"/>
    <w:multiLevelType w:val="hybridMultilevel"/>
    <w:tmpl w:val="D5C2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31771"/>
    <w:multiLevelType w:val="hybridMultilevel"/>
    <w:tmpl w:val="E264C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396493"/>
    <w:multiLevelType w:val="hybridMultilevel"/>
    <w:tmpl w:val="8B72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4F078C"/>
    <w:multiLevelType w:val="hybridMultilevel"/>
    <w:tmpl w:val="592A3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15097"/>
    <w:multiLevelType w:val="hybridMultilevel"/>
    <w:tmpl w:val="E68AE8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816B20"/>
    <w:multiLevelType w:val="hybridMultilevel"/>
    <w:tmpl w:val="F5BC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67B67FA4"/>
    <w:multiLevelType w:val="hybridMultilevel"/>
    <w:tmpl w:val="09D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D1E2C"/>
    <w:multiLevelType w:val="hybridMultilevel"/>
    <w:tmpl w:val="6A2C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F09FA"/>
    <w:multiLevelType w:val="hybridMultilevel"/>
    <w:tmpl w:val="EE8E6BE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3"/>
  </w:num>
  <w:num w:numId="6">
    <w:abstractNumId w:val="40"/>
  </w:num>
  <w:num w:numId="7">
    <w:abstractNumId w:val="25"/>
  </w:num>
  <w:num w:numId="8">
    <w:abstractNumId w:val="20"/>
  </w:num>
  <w:num w:numId="9">
    <w:abstractNumId w:val="38"/>
  </w:num>
  <w:num w:numId="10">
    <w:abstractNumId w:val="2"/>
  </w:num>
  <w:num w:numId="11">
    <w:abstractNumId w:val="4"/>
  </w:num>
  <w:num w:numId="12">
    <w:abstractNumId w:val="39"/>
  </w:num>
  <w:num w:numId="13">
    <w:abstractNumId w:val="1"/>
  </w:num>
  <w:num w:numId="14">
    <w:abstractNumId w:val="17"/>
  </w:num>
  <w:num w:numId="15">
    <w:abstractNumId w:val="9"/>
  </w:num>
  <w:num w:numId="16">
    <w:abstractNumId w:val="27"/>
  </w:num>
  <w:num w:numId="17">
    <w:abstractNumId w:val="8"/>
  </w:num>
  <w:num w:numId="18">
    <w:abstractNumId w:val="33"/>
  </w:num>
  <w:num w:numId="19">
    <w:abstractNumId w:val="21"/>
  </w:num>
  <w:num w:numId="20">
    <w:abstractNumId w:val="32"/>
  </w:num>
  <w:num w:numId="21">
    <w:abstractNumId w:val="11"/>
  </w:num>
  <w:num w:numId="22">
    <w:abstractNumId w:val="22"/>
  </w:num>
  <w:num w:numId="23">
    <w:abstractNumId w:val="16"/>
  </w:num>
  <w:num w:numId="24">
    <w:abstractNumId w:val="3"/>
  </w:num>
  <w:num w:numId="25">
    <w:abstractNumId w:val="26"/>
  </w:num>
  <w:num w:numId="26">
    <w:abstractNumId w:val="7"/>
  </w:num>
  <w:num w:numId="27">
    <w:abstractNumId w:val="12"/>
  </w:num>
  <w:num w:numId="28">
    <w:abstractNumId w:val="30"/>
  </w:num>
  <w:num w:numId="29">
    <w:abstractNumId w:val="5"/>
  </w:num>
  <w:num w:numId="30">
    <w:abstractNumId w:val="6"/>
  </w:num>
  <w:num w:numId="31">
    <w:abstractNumId w:val="35"/>
  </w:num>
  <w:num w:numId="32">
    <w:abstractNumId w:val="24"/>
  </w:num>
  <w:num w:numId="33">
    <w:abstractNumId w:val="31"/>
  </w:num>
  <w:num w:numId="34">
    <w:abstractNumId w:val="10"/>
  </w:num>
  <w:num w:numId="35">
    <w:abstractNumId w:val="18"/>
  </w:num>
  <w:num w:numId="36">
    <w:abstractNumId w:val="19"/>
  </w:num>
  <w:num w:numId="37">
    <w:abstractNumId w:val="36"/>
  </w:num>
  <w:num w:numId="38">
    <w:abstractNumId w:val="28"/>
  </w:num>
  <w:num w:numId="39">
    <w:abstractNumId w:val="2"/>
  </w:num>
  <w:num w:numId="40">
    <w:abstractNumId w:val="2"/>
  </w:num>
  <w:num w:numId="41">
    <w:abstractNumId w:val="29"/>
  </w:num>
  <w:num w:numId="42">
    <w:abstractNumId w:val="34"/>
  </w:num>
  <w:num w:numId="4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F40"/>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DB8"/>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E74"/>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2B9"/>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AE"/>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2FB9"/>
    <w:rsid w:val="00133066"/>
    <w:rsid w:val="0013327A"/>
    <w:rsid w:val="0013377C"/>
    <w:rsid w:val="00134107"/>
    <w:rsid w:val="00134185"/>
    <w:rsid w:val="00134761"/>
    <w:rsid w:val="001347FE"/>
    <w:rsid w:val="00134A82"/>
    <w:rsid w:val="00134ADA"/>
    <w:rsid w:val="00134BCE"/>
    <w:rsid w:val="00134D8E"/>
    <w:rsid w:val="001351D6"/>
    <w:rsid w:val="00135224"/>
    <w:rsid w:val="00135246"/>
    <w:rsid w:val="001358C5"/>
    <w:rsid w:val="00135BD0"/>
    <w:rsid w:val="00136344"/>
    <w:rsid w:val="00136440"/>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5BD"/>
    <w:rsid w:val="0014681D"/>
    <w:rsid w:val="001468A3"/>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5F"/>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009"/>
    <w:rsid w:val="00165231"/>
    <w:rsid w:val="00165402"/>
    <w:rsid w:val="0016546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C70"/>
    <w:rsid w:val="00181CAF"/>
    <w:rsid w:val="001824AD"/>
    <w:rsid w:val="00182522"/>
    <w:rsid w:val="0018254F"/>
    <w:rsid w:val="00182572"/>
    <w:rsid w:val="001825DC"/>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1CE"/>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2BD"/>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BA"/>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3D3"/>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29B"/>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5C29"/>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DD5"/>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26E"/>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080"/>
    <w:rsid w:val="002801FA"/>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9F2"/>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3F56"/>
    <w:rsid w:val="002A4114"/>
    <w:rsid w:val="002A41D0"/>
    <w:rsid w:val="002A477E"/>
    <w:rsid w:val="002A4A78"/>
    <w:rsid w:val="002A4BF0"/>
    <w:rsid w:val="002A4F9A"/>
    <w:rsid w:val="002A53BC"/>
    <w:rsid w:val="002A593F"/>
    <w:rsid w:val="002A5BC7"/>
    <w:rsid w:val="002A5D9C"/>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D91"/>
    <w:rsid w:val="002D4E38"/>
    <w:rsid w:val="002D4FDA"/>
    <w:rsid w:val="002D56DD"/>
    <w:rsid w:val="002D588E"/>
    <w:rsid w:val="002D5E1A"/>
    <w:rsid w:val="002D6277"/>
    <w:rsid w:val="002D6723"/>
    <w:rsid w:val="002D6840"/>
    <w:rsid w:val="002D6C58"/>
    <w:rsid w:val="002D723D"/>
    <w:rsid w:val="002D7657"/>
    <w:rsid w:val="002D790C"/>
    <w:rsid w:val="002D7CFD"/>
    <w:rsid w:val="002D7EA3"/>
    <w:rsid w:val="002E051A"/>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67"/>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B2E"/>
    <w:rsid w:val="00324BEC"/>
    <w:rsid w:val="00324CF0"/>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59C"/>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4F5"/>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3FF"/>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B95"/>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1"/>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17D"/>
    <w:rsid w:val="003F684F"/>
    <w:rsid w:val="003F6B47"/>
    <w:rsid w:val="003F6B87"/>
    <w:rsid w:val="003F7213"/>
    <w:rsid w:val="003F75A5"/>
    <w:rsid w:val="003F77B6"/>
    <w:rsid w:val="003F786E"/>
    <w:rsid w:val="003F7D91"/>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9B5"/>
    <w:rsid w:val="00423BA1"/>
    <w:rsid w:val="00423FA9"/>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A4E"/>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54D7"/>
    <w:rsid w:val="00486485"/>
    <w:rsid w:val="00486523"/>
    <w:rsid w:val="0048670E"/>
    <w:rsid w:val="00486734"/>
    <w:rsid w:val="00486A9F"/>
    <w:rsid w:val="004872E2"/>
    <w:rsid w:val="0048778E"/>
    <w:rsid w:val="00487865"/>
    <w:rsid w:val="00487A11"/>
    <w:rsid w:val="00487B81"/>
    <w:rsid w:val="00487F6F"/>
    <w:rsid w:val="00487FAA"/>
    <w:rsid w:val="00490093"/>
    <w:rsid w:val="004902C3"/>
    <w:rsid w:val="004903AF"/>
    <w:rsid w:val="00490966"/>
    <w:rsid w:val="00490F46"/>
    <w:rsid w:val="004911AF"/>
    <w:rsid w:val="00491AFA"/>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573"/>
    <w:rsid w:val="004A071D"/>
    <w:rsid w:val="004A0BB6"/>
    <w:rsid w:val="004A0FD4"/>
    <w:rsid w:val="004A1183"/>
    <w:rsid w:val="004A119E"/>
    <w:rsid w:val="004A1378"/>
    <w:rsid w:val="004A1395"/>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85"/>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6A6"/>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1A"/>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EE9"/>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37"/>
    <w:rsid w:val="005C4CF2"/>
    <w:rsid w:val="005C504C"/>
    <w:rsid w:val="005C504E"/>
    <w:rsid w:val="005C557C"/>
    <w:rsid w:val="005C5950"/>
    <w:rsid w:val="005C5970"/>
    <w:rsid w:val="005C62BE"/>
    <w:rsid w:val="005C63B9"/>
    <w:rsid w:val="005C6A31"/>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DA"/>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CD9"/>
    <w:rsid w:val="005F201C"/>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A91"/>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74F"/>
    <w:rsid w:val="0060495E"/>
    <w:rsid w:val="00604D20"/>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43DF"/>
    <w:rsid w:val="006444B7"/>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17"/>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4FF9"/>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2E8"/>
    <w:rsid w:val="006D0503"/>
    <w:rsid w:val="006D05E6"/>
    <w:rsid w:val="006D11CD"/>
    <w:rsid w:val="006D1746"/>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B87"/>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AA2"/>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553"/>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3A3"/>
    <w:rsid w:val="007B1454"/>
    <w:rsid w:val="007B1576"/>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83D"/>
    <w:rsid w:val="007E0A25"/>
    <w:rsid w:val="007E140C"/>
    <w:rsid w:val="007E1516"/>
    <w:rsid w:val="007E18B5"/>
    <w:rsid w:val="007E1E20"/>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360"/>
    <w:rsid w:val="007F17F6"/>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72D"/>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69B"/>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9D9"/>
    <w:rsid w:val="00835C33"/>
    <w:rsid w:val="00835CE3"/>
    <w:rsid w:val="00835E55"/>
    <w:rsid w:val="00836304"/>
    <w:rsid w:val="00836540"/>
    <w:rsid w:val="00836747"/>
    <w:rsid w:val="00836A62"/>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371"/>
    <w:rsid w:val="00882C93"/>
    <w:rsid w:val="00882CC9"/>
    <w:rsid w:val="008830C3"/>
    <w:rsid w:val="00883115"/>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48"/>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5F29"/>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0F6"/>
    <w:rsid w:val="008B2133"/>
    <w:rsid w:val="008B2284"/>
    <w:rsid w:val="008B2518"/>
    <w:rsid w:val="008B25AA"/>
    <w:rsid w:val="008B27F9"/>
    <w:rsid w:val="008B2827"/>
    <w:rsid w:val="008B2A93"/>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0E1"/>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7F2"/>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5FCB"/>
    <w:rsid w:val="009463ED"/>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A3B"/>
    <w:rsid w:val="00987C43"/>
    <w:rsid w:val="00987F02"/>
    <w:rsid w:val="0099044C"/>
    <w:rsid w:val="00990518"/>
    <w:rsid w:val="009905A6"/>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9D9"/>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640"/>
    <w:rsid w:val="00A349C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C6A"/>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5D"/>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ECB"/>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118"/>
    <w:rsid w:val="00B4248F"/>
    <w:rsid w:val="00B42A9F"/>
    <w:rsid w:val="00B42DC8"/>
    <w:rsid w:val="00B431AA"/>
    <w:rsid w:val="00B43549"/>
    <w:rsid w:val="00B43956"/>
    <w:rsid w:val="00B43AEE"/>
    <w:rsid w:val="00B43D0A"/>
    <w:rsid w:val="00B440D2"/>
    <w:rsid w:val="00B4419C"/>
    <w:rsid w:val="00B444E9"/>
    <w:rsid w:val="00B44511"/>
    <w:rsid w:val="00B44522"/>
    <w:rsid w:val="00B44603"/>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72"/>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18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1B2"/>
    <w:rsid w:val="00B733D6"/>
    <w:rsid w:val="00B7345F"/>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D38"/>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6DF"/>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CB"/>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BB"/>
    <w:rsid w:val="00C02AD1"/>
    <w:rsid w:val="00C02D0A"/>
    <w:rsid w:val="00C02D4F"/>
    <w:rsid w:val="00C02EDE"/>
    <w:rsid w:val="00C031B6"/>
    <w:rsid w:val="00C034BA"/>
    <w:rsid w:val="00C035BB"/>
    <w:rsid w:val="00C039F9"/>
    <w:rsid w:val="00C03BCA"/>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A85"/>
    <w:rsid w:val="00C17E90"/>
    <w:rsid w:val="00C200BF"/>
    <w:rsid w:val="00C2046E"/>
    <w:rsid w:val="00C20796"/>
    <w:rsid w:val="00C20802"/>
    <w:rsid w:val="00C20996"/>
    <w:rsid w:val="00C20A74"/>
    <w:rsid w:val="00C20C7A"/>
    <w:rsid w:val="00C20CFD"/>
    <w:rsid w:val="00C20FF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266"/>
    <w:rsid w:val="00C71479"/>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9B0"/>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5D3"/>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178"/>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50"/>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5E"/>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668E"/>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C6"/>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430"/>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BB7"/>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76B"/>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3E69"/>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CF"/>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991"/>
    <w:rsid w:val="00DD0B3D"/>
    <w:rsid w:val="00DD0BED"/>
    <w:rsid w:val="00DD0E7C"/>
    <w:rsid w:val="00DD0ECA"/>
    <w:rsid w:val="00DD11C1"/>
    <w:rsid w:val="00DD1795"/>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352"/>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67D"/>
    <w:rsid w:val="00E13875"/>
    <w:rsid w:val="00E13A24"/>
    <w:rsid w:val="00E13A4E"/>
    <w:rsid w:val="00E13C83"/>
    <w:rsid w:val="00E1455B"/>
    <w:rsid w:val="00E14580"/>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9DC"/>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75B"/>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DBD"/>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B8"/>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B8"/>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4A"/>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2E1"/>
    <w:rsid w:val="00F958B8"/>
    <w:rsid w:val="00F95B92"/>
    <w:rsid w:val="00F95BCF"/>
    <w:rsid w:val="00F95D3D"/>
    <w:rsid w:val="00F9641F"/>
    <w:rsid w:val="00F9655A"/>
    <w:rsid w:val="00F96883"/>
    <w:rsid w:val="00F96A66"/>
    <w:rsid w:val="00F96DD6"/>
    <w:rsid w:val="00F971C0"/>
    <w:rsid w:val="00F972E5"/>
    <w:rsid w:val="00F979CE"/>
    <w:rsid w:val="00F97BD8"/>
    <w:rsid w:val="00F97CE1"/>
    <w:rsid w:val="00F97E01"/>
    <w:rsid w:val="00F97FEF"/>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11A5"/>
    <w:rsid w:val="00FB11FB"/>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C87"/>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tabs>
        <w:tab w:val="clear" w:pos="846"/>
        <w:tab w:val="num" w:pos="576"/>
      </w:tabs>
      <w:spacing w:before="180"/>
      <w:ind w:left="576"/>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xmsonormal">
    <w:name w:val="xmsonormal"/>
    <w:basedOn w:val="a0"/>
    <w:rsid w:val="00F85D41"/>
    <w:pPr>
      <w:widowControl/>
      <w:wordWrap/>
      <w:autoSpaceDE/>
      <w:autoSpaceDN/>
    </w:pPr>
    <w:rPr>
      <w:rFonts w:ascii="SimSun" w:eastAsia="SimSun" w:hAnsi="SimSun" w:cs="SimSun"/>
      <w:sz w:val="24"/>
      <w:szCs w:val="22"/>
      <w:lang w:eastAsia="zh-CN"/>
    </w:rPr>
  </w:style>
  <w:style w:type="character" w:styleId="aff4">
    <w:name w:val="Placeholder Text"/>
    <w:basedOn w:val="a1"/>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a0"/>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8067C3"/>
    <w:rPr>
      <w:rFonts w:ascii="Arial" w:hAnsi="Arial"/>
      <w:sz w:val="24"/>
      <w:lang w:eastAsia="en-US"/>
    </w:rPr>
  </w:style>
  <w:style w:type="character" w:customStyle="1" w:styleId="B1Zchn">
    <w:name w:val="B1 Zchn"/>
    <w:qFormat/>
    <w:rsid w:val="008067C3"/>
  </w:style>
  <w:style w:type="character" w:styleId="aff5">
    <w:name w:val="Strong"/>
    <w:uiPriority w:val="22"/>
    <w:qFormat/>
    <w:rsid w:val="00D02C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7E7B5-D4E9-487A-9863-FB8F4EF4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2975</Words>
  <Characters>16958</Characters>
  <Application>Microsoft Office Word</Application>
  <DocSecurity>0</DocSecurity>
  <Lines>141</Lines>
  <Paragraphs>39</Paragraphs>
  <ScaleCrop>false</ScaleCrop>
  <HeadingPairs>
    <vt:vector size="6" baseType="variant">
      <vt:variant>
        <vt:lpstr>제목</vt:lpstr>
      </vt:variant>
      <vt:variant>
        <vt:i4>1</vt:i4>
      </vt:variant>
      <vt:variant>
        <vt:lpstr>머리글</vt:lpstr>
      </vt:variant>
      <vt:variant>
        <vt:i4>11</vt:i4>
      </vt:variant>
      <vt:variant>
        <vt:lpstr>Title</vt:lpstr>
      </vt:variant>
      <vt:variant>
        <vt:i4>1</vt:i4>
      </vt:variant>
    </vt:vector>
  </HeadingPairs>
  <TitlesOfParts>
    <vt:vector size="13" baseType="lpstr">
      <vt:lpstr>3GPP TSG RAN WG1 #70</vt:lpstr>
      <vt:lpstr>Introduction</vt:lpstr>
      <vt:lpstr>Enhancements on UL time and frequency synchronization</vt:lpstr>
      <vt:lpstr>    Serving satellite ephemeris indication</vt:lpstr>
      <vt:lpstr>    TA management</vt:lpstr>
      <vt:lpstr>        General frame work for TA in NTN</vt:lpstr>
      <vt:lpstr>        Reporting of UE estimated TA</vt:lpstr>
      <vt:lpstr>        Common TA indication</vt:lpstr>
      <vt:lpstr>    Enhancements to TA maintenance phase</vt:lpstr>
      <vt:lpstr>    UL frequency synchronization</vt:lpstr>
      <vt:lpstr>Conclusions</vt:lpstr>
      <vt:lpstr>References</vt:lpstr>
      <vt:lpstr>3GPP TSG RAN WG1 #70</vt:lpstr>
    </vt:vector>
  </TitlesOfParts>
  <Company>Samsung</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2</cp:revision>
  <cp:lastPrinted>2010-04-04T18:18:00Z</cp:lastPrinted>
  <dcterms:created xsi:type="dcterms:W3CDTF">2021-04-07T01:53:00Z</dcterms:created>
  <dcterms:modified xsi:type="dcterms:W3CDTF">2021-04-07T01:53:00Z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